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C4677" w14:textId="7A70360D" w:rsidR="002201A8" w:rsidRPr="000D0943" w:rsidRDefault="002201A8" w:rsidP="002201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0D094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0D094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0D0943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#108 </w:t>
      </w:r>
      <w:bookmarkEnd w:id="0"/>
      <w:r w:rsidRPr="000D094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E029F" w:rsidRPr="004E029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R4-2311083</w:t>
      </w:r>
    </w:p>
    <w:p w14:paraId="0FC7F18A" w14:textId="77777777" w:rsidR="002201A8" w:rsidRPr="000D0943" w:rsidRDefault="002201A8" w:rsidP="002201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 w:rsidRPr="000D0943">
        <w:rPr>
          <w:rFonts w:ascii="Arial" w:eastAsia="SimSun" w:hAnsi="Arial" w:cs="Times New Roman"/>
          <w:b/>
          <w:sz w:val="24"/>
          <w:szCs w:val="20"/>
          <w:lang w:val="en-GB"/>
        </w:rPr>
        <w:t xml:space="preserve">Toulouse, France, </w:t>
      </w:r>
      <w:bookmarkStart w:id="5" w:name="_Hlk142304138"/>
      <w:r w:rsidRPr="000D0943">
        <w:rPr>
          <w:rFonts w:ascii="Arial" w:eastAsia="SimSun" w:hAnsi="Arial" w:cs="Times New Roman"/>
          <w:b/>
          <w:sz w:val="24"/>
          <w:szCs w:val="20"/>
          <w:lang w:val="en-GB"/>
        </w:rPr>
        <w:t>Aug 21 – Aug 25, 2023</w:t>
      </w:r>
      <w:bookmarkEnd w:id="5"/>
    </w:p>
    <w:bookmarkEnd w:id="1"/>
    <w:bookmarkEnd w:id="2"/>
    <w:bookmarkEnd w:id="4"/>
    <w:p w14:paraId="4F572C3E" w14:textId="77777777" w:rsidR="00841BCD" w:rsidRPr="000D094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5E492621" w14:textId="77777777" w:rsidR="00841BCD" w:rsidRPr="000D094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D0943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0D0943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0D0943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0D0943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3748B780" w14:textId="7EC7080C" w:rsidR="00841BCD" w:rsidRPr="000D094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D0943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D0943">
        <w:rPr>
          <w:rFonts w:ascii="Arial" w:eastAsia="Calibri" w:hAnsi="Arial" w:cs="Arial"/>
          <w:b/>
          <w:bCs/>
          <w:sz w:val="24"/>
          <w:lang w:val="en-GB"/>
        </w:rPr>
        <w:tab/>
      </w:r>
      <w:r w:rsidR="00E20FBE" w:rsidRPr="000D0943">
        <w:rPr>
          <w:rFonts w:ascii="Arial" w:eastAsia="Calibri" w:hAnsi="Arial" w:cs="Arial"/>
          <w:b/>
          <w:bCs/>
          <w:sz w:val="24"/>
          <w:lang w:val="en-GB"/>
        </w:rPr>
        <w:t>Supporting Simulations for</w:t>
      </w:r>
      <w:r w:rsidR="00E164A5" w:rsidRPr="000D094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EF6E8C" w:rsidRPr="000D0943">
        <w:rPr>
          <w:rFonts w:ascii="Arial" w:eastAsia="Calibri" w:hAnsi="Arial" w:cs="Arial"/>
          <w:b/>
          <w:bCs/>
          <w:sz w:val="24"/>
          <w:lang w:val="en-GB"/>
        </w:rPr>
        <w:t>256QAM UL Demodulation</w:t>
      </w:r>
    </w:p>
    <w:p w14:paraId="7BB47879" w14:textId="31F1A9D1" w:rsidR="00841BCD" w:rsidRPr="000D094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0D0943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0D094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35813" w:rsidRPr="00A35813">
        <w:rPr>
          <w:rFonts w:ascii="Arial" w:eastAsia="MS Mincho" w:hAnsi="Arial" w:cs="Arial"/>
          <w:b/>
          <w:bCs/>
          <w:sz w:val="24"/>
          <w:szCs w:val="20"/>
          <w:lang w:val="en-GB"/>
        </w:rPr>
        <w:t>8.6.4.1</w:t>
      </w:r>
    </w:p>
    <w:p w14:paraId="557EA507" w14:textId="77777777" w:rsidR="00D66188" w:rsidRPr="000D094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D0943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D0943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0D094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68DED1C" w14:textId="77777777" w:rsidR="00E323E9" w:rsidRPr="000D0943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3DCE36C5" w14:textId="77777777" w:rsidR="00841BCD" w:rsidRPr="000D0943" w:rsidRDefault="00841BCD" w:rsidP="00A37002">
      <w:pPr>
        <w:pStyle w:val="RAN4H1"/>
        <w:rPr>
          <w:lang w:val="en-GB"/>
        </w:rPr>
      </w:pPr>
      <w:bookmarkStart w:id="6" w:name="_Toc116995841"/>
      <w:r w:rsidRPr="000D0943">
        <w:rPr>
          <w:lang w:val="en-GB"/>
        </w:rPr>
        <w:t>Intro</w:t>
      </w:r>
      <w:r w:rsidRPr="000D0943">
        <w:rPr>
          <w:rStyle w:val="RAN4H1Char"/>
        </w:rPr>
        <w:t>ductio</w:t>
      </w:r>
      <w:r w:rsidRPr="000D0943">
        <w:rPr>
          <w:lang w:val="en-GB"/>
        </w:rPr>
        <w:t>n</w:t>
      </w:r>
      <w:bookmarkEnd w:id="6"/>
    </w:p>
    <w:p w14:paraId="491EDF5C" w14:textId="430B1DB1" w:rsidR="00E164A5" w:rsidRPr="000D0943" w:rsidRDefault="00E164A5" w:rsidP="00E164A5">
      <w:pPr>
        <w:jc w:val="both"/>
        <w:rPr>
          <w:lang w:val="en-GB"/>
        </w:rPr>
      </w:pPr>
      <w:r w:rsidRPr="000D0943">
        <w:rPr>
          <w:lang w:val="en-GB"/>
        </w:rPr>
        <w:t>At RAN#</w:t>
      </w:r>
      <w:r w:rsidR="00554D94" w:rsidRPr="000D0943">
        <w:rPr>
          <w:lang w:val="en-GB"/>
        </w:rPr>
        <w:t>98</w:t>
      </w:r>
      <w:r w:rsidRPr="000D0943">
        <w:rPr>
          <w:lang w:val="en-GB"/>
        </w:rPr>
        <w:t xml:space="preserve"> meeting, the WI was approved to study the feasibility to support </w:t>
      </w:r>
      <w:r w:rsidR="00554D94" w:rsidRPr="000D0943">
        <w:rPr>
          <w:lang w:val="en-GB"/>
        </w:rPr>
        <w:t xml:space="preserve">UL256 QAM </w:t>
      </w:r>
      <w:r w:rsidR="00E6249D" w:rsidRPr="000D0943">
        <w:rPr>
          <w:lang w:val="en-GB"/>
        </w:rPr>
        <w:fldChar w:fldCharType="begin"/>
      </w:r>
      <w:r w:rsidR="00E6249D" w:rsidRPr="000D0943">
        <w:rPr>
          <w:lang w:val="en-GB"/>
        </w:rPr>
        <w:instrText xml:space="preserve"> REF _Ref138944559 \r \h </w:instrText>
      </w:r>
      <w:r w:rsidR="00E6249D" w:rsidRPr="000D0943">
        <w:rPr>
          <w:lang w:val="en-GB"/>
        </w:rPr>
      </w:r>
      <w:r w:rsidR="00E6249D" w:rsidRPr="000D0943">
        <w:rPr>
          <w:lang w:val="en-GB"/>
        </w:rPr>
        <w:fldChar w:fldCharType="separate"/>
      </w:r>
      <w:r w:rsidR="00714F9E">
        <w:rPr>
          <w:lang w:val="en-GB"/>
        </w:rPr>
        <w:t>[1]</w:t>
      </w:r>
      <w:r w:rsidR="00E6249D" w:rsidRPr="000D0943">
        <w:rPr>
          <w:lang w:val="en-GB"/>
        </w:rPr>
        <w:fldChar w:fldCharType="end"/>
      </w:r>
      <w:r w:rsidRPr="000D0943">
        <w:rPr>
          <w:lang w:val="en-GB"/>
        </w:rPr>
        <w:t xml:space="preserve"> with the following objectives of the performance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64A5" w:rsidRPr="000D0943" w14:paraId="3E008516" w14:textId="77777777" w:rsidTr="003A1B44">
        <w:trPr>
          <w:trHeight w:val="70"/>
        </w:trPr>
        <w:tc>
          <w:tcPr>
            <w:tcW w:w="9617" w:type="dxa"/>
          </w:tcPr>
          <w:p w14:paraId="4AC2F972" w14:textId="77777777" w:rsidR="00554D94" w:rsidRPr="000D0943" w:rsidRDefault="00554D94" w:rsidP="00554D94">
            <w:pPr>
              <w:rPr>
                <w:b/>
                <w:bCs/>
                <w:lang w:val="en-GB"/>
              </w:rPr>
            </w:pPr>
            <w:r w:rsidRPr="000D0943">
              <w:rPr>
                <w:b/>
                <w:bCs/>
                <w:lang w:val="en-GB"/>
              </w:rPr>
              <w:t>UL 256QAM</w:t>
            </w:r>
          </w:p>
          <w:p w14:paraId="5C51824C" w14:textId="34E86CA5" w:rsidR="00E164A5" w:rsidRPr="000D0943" w:rsidRDefault="00554D94" w:rsidP="00554D94">
            <w:pPr>
              <w:widowControl w:val="0"/>
              <w:numPr>
                <w:ilvl w:val="2"/>
                <w:numId w:val="27"/>
              </w:numPr>
              <w:jc w:val="both"/>
              <w:rPr>
                <w:kern w:val="2"/>
                <w:lang w:val="en-GB" w:eastAsia="zh-CN"/>
              </w:rPr>
            </w:pPr>
            <w:r w:rsidRPr="000D0943">
              <w:rPr>
                <w:lang w:val="en-GB"/>
              </w:rPr>
              <w:t>Specify the BS demodulation performance</w:t>
            </w:r>
          </w:p>
        </w:tc>
      </w:tr>
    </w:tbl>
    <w:p w14:paraId="34FE70EA" w14:textId="77777777" w:rsidR="00E164A5" w:rsidRPr="000D0943" w:rsidRDefault="00E164A5" w:rsidP="00E164A5">
      <w:pPr>
        <w:jc w:val="both"/>
        <w:rPr>
          <w:lang w:val="en-GB"/>
        </w:rPr>
      </w:pPr>
    </w:p>
    <w:p w14:paraId="04F65166" w14:textId="07125F75" w:rsidR="0060543D" w:rsidRPr="000D0943" w:rsidRDefault="00E164A5" w:rsidP="00661651">
      <w:pPr>
        <w:jc w:val="both"/>
        <w:rPr>
          <w:lang w:val="en-GB"/>
        </w:rPr>
      </w:pPr>
      <w:r w:rsidRPr="000D0943">
        <w:rPr>
          <w:lang w:val="en-GB"/>
        </w:rPr>
        <w:t xml:space="preserve">In this paper, we present Nokia’s </w:t>
      </w:r>
      <w:r w:rsidR="004E393B" w:rsidRPr="000D0943">
        <w:rPr>
          <w:lang w:val="en-GB"/>
        </w:rPr>
        <w:t xml:space="preserve">initial simulation results for </w:t>
      </w:r>
      <w:r w:rsidR="00EF6E8C" w:rsidRPr="000D0943">
        <w:rPr>
          <w:lang w:val="en-GB"/>
        </w:rPr>
        <w:t>256QAM UL</w:t>
      </w:r>
      <w:r w:rsidRPr="000D0943">
        <w:rPr>
          <w:lang w:val="en-GB"/>
        </w:rPr>
        <w:t xml:space="preserve"> demodulation.</w:t>
      </w:r>
    </w:p>
    <w:p w14:paraId="789D7BD0" w14:textId="77777777" w:rsidR="003B659E" w:rsidRPr="000D0943" w:rsidRDefault="003B659E" w:rsidP="00AE56B1">
      <w:pPr>
        <w:pStyle w:val="RAN4H1"/>
        <w:rPr>
          <w:lang w:val="en-GB"/>
        </w:rPr>
      </w:pPr>
      <w:bookmarkStart w:id="7" w:name="_Toc116995842"/>
      <w:r w:rsidRPr="000D0943">
        <w:rPr>
          <w:lang w:val="en-GB"/>
        </w:rPr>
        <w:t>Discussion</w:t>
      </w:r>
      <w:bookmarkEnd w:id="7"/>
    </w:p>
    <w:p w14:paraId="7A91DBF2" w14:textId="0352A409" w:rsidR="00263289" w:rsidRPr="000D0943" w:rsidRDefault="00263289" w:rsidP="00263289">
      <w:pPr>
        <w:pStyle w:val="RAN4H2"/>
        <w:rPr>
          <w:lang w:val="en-GB"/>
        </w:rPr>
      </w:pPr>
      <w:r w:rsidRPr="000D0943">
        <w:rPr>
          <w:lang w:val="en-GB"/>
        </w:rPr>
        <w:t>Background</w:t>
      </w:r>
    </w:p>
    <w:p w14:paraId="7D7EAE07" w14:textId="49CEB241" w:rsidR="00263289" w:rsidRPr="000D0943" w:rsidRDefault="005475C8" w:rsidP="00263289">
      <w:pPr>
        <w:rPr>
          <w:lang w:val="en-GB"/>
        </w:rPr>
      </w:pPr>
      <w:r w:rsidRPr="000D0943">
        <w:rPr>
          <w:lang w:val="en-GB"/>
        </w:rPr>
        <w:t xml:space="preserve">This paper presents the simulation results to support </w:t>
      </w:r>
      <w:r w:rsidR="0064493E" w:rsidRPr="000D0943">
        <w:rPr>
          <w:lang w:val="en-GB"/>
        </w:rPr>
        <w:t xml:space="preserve">our corresponding discussion paper for RAN4#108 regarding UL256QAM </w:t>
      </w:r>
      <w:r w:rsidR="00AD2B3E" w:rsidRPr="000D0943">
        <w:rPr>
          <w:highlight w:val="yellow"/>
          <w:lang w:val="en-GB"/>
        </w:rPr>
        <w:fldChar w:fldCharType="begin"/>
      </w:r>
      <w:r w:rsidR="00AD2B3E" w:rsidRPr="000D0943">
        <w:rPr>
          <w:lang w:val="en-GB"/>
        </w:rPr>
        <w:instrText xml:space="preserve"> REF _Ref141815261 \r \h </w:instrText>
      </w:r>
      <w:r w:rsidR="00AD2B3E" w:rsidRPr="000D0943">
        <w:rPr>
          <w:highlight w:val="yellow"/>
          <w:lang w:val="en-GB"/>
        </w:rPr>
      </w:r>
      <w:r w:rsidR="00AD2B3E" w:rsidRPr="000D0943">
        <w:rPr>
          <w:highlight w:val="yellow"/>
          <w:lang w:val="en-GB"/>
        </w:rPr>
        <w:fldChar w:fldCharType="separate"/>
      </w:r>
      <w:r w:rsidR="00714F9E">
        <w:rPr>
          <w:lang w:val="en-GB"/>
        </w:rPr>
        <w:t>[5]</w:t>
      </w:r>
      <w:r w:rsidR="00AD2B3E" w:rsidRPr="000D0943">
        <w:rPr>
          <w:highlight w:val="yellow"/>
          <w:lang w:val="en-GB"/>
        </w:rPr>
        <w:fldChar w:fldCharType="end"/>
      </w:r>
      <w:r w:rsidR="00610660" w:rsidRPr="000D0943">
        <w:rPr>
          <w:lang w:val="en-GB"/>
        </w:rPr>
        <w:t>. The simulation results are shown broken down by channel type, focusing on AWGN, TDLA 30-10 and TDCL 300-100</w:t>
      </w:r>
      <w:r w:rsidR="000D0DCE" w:rsidRPr="000D0943">
        <w:rPr>
          <w:lang w:val="en-GB"/>
        </w:rPr>
        <w:t>, to represent a variety of operating environments where 256 QAM UL may be employed.</w:t>
      </w:r>
    </w:p>
    <w:p w14:paraId="7A5C0386" w14:textId="5706C19C" w:rsidR="008F597A" w:rsidRPr="000D0943" w:rsidRDefault="008F597A" w:rsidP="00263289">
      <w:pPr>
        <w:rPr>
          <w:lang w:val="en-GB"/>
        </w:rPr>
      </w:pPr>
      <w:r w:rsidRPr="000D0943">
        <w:rPr>
          <w:lang w:val="en-GB"/>
        </w:rPr>
        <w:t xml:space="preserve">Phase noise </w:t>
      </w:r>
      <w:r w:rsidR="00034A3B" w:rsidRPr="000D0943">
        <w:rPr>
          <w:lang w:val="en-GB"/>
        </w:rPr>
        <w:t>models used in these simulations are either from TS 38.808</w:t>
      </w:r>
      <w:r w:rsidR="00022054" w:rsidRPr="000D0943">
        <w:rPr>
          <w:lang w:val="en-GB"/>
        </w:rPr>
        <w:t xml:space="preserve"> </w:t>
      </w:r>
      <w:r w:rsidR="00022054" w:rsidRPr="000D0943">
        <w:rPr>
          <w:lang w:val="en-GB"/>
        </w:rPr>
        <w:fldChar w:fldCharType="begin"/>
      </w:r>
      <w:r w:rsidR="00022054" w:rsidRPr="000D0943">
        <w:rPr>
          <w:lang w:val="en-GB"/>
        </w:rPr>
        <w:instrText xml:space="preserve"> REF _Ref141268811 \r \h </w:instrText>
      </w:r>
      <w:r w:rsidR="00022054" w:rsidRPr="000D0943">
        <w:rPr>
          <w:lang w:val="en-GB"/>
        </w:rPr>
      </w:r>
      <w:r w:rsidR="00022054" w:rsidRPr="000D0943">
        <w:rPr>
          <w:lang w:val="en-GB"/>
        </w:rPr>
        <w:fldChar w:fldCharType="separate"/>
      </w:r>
      <w:r w:rsidR="00714F9E">
        <w:rPr>
          <w:lang w:val="en-GB"/>
        </w:rPr>
        <w:t>[3]</w:t>
      </w:r>
      <w:r w:rsidR="00022054" w:rsidRPr="000D0943">
        <w:rPr>
          <w:lang w:val="en-GB"/>
        </w:rPr>
        <w:fldChar w:fldCharType="end"/>
      </w:r>
      <w:r w:rsidR="00034A3B" w:rsidRPr="000D0943">
        <w:rPr>
          <w:lang w:val="en-GB"/>
        </w:rPr>
        <w:t xml:space="preserve"> (Set 1) or from R1-162885</w:t>
      </w:r>
      <w:r w:rsidR="00022054" w:rsidRPr="000D0943">
        <w:rPr>
          <w:lang w:val="en-GB"/>
        </w:rPr>
        <w:t xml:space="preserve"> </w:t>
      </w:r>
      <w:r w:rsidR="00022054" w:rsidRPr="000D0943">
        <w:rPr>
          <w:lang w:val="en-GB"/>
        </w:rPr>
        <w:fldChar w:fldCharType="begin"/>
      </w:r>
      <w:r w:rsidR="00022054" w:rsidRPr="000D0943">
        <w:rPr>
          <w:lang w:val="en-GB"/>
        </w:rPr>
        <w:instrText xml:space="preserve"> REF _Ref141268785 \r \h </w:instrText>
      </w:r>
      <w:r w:rsidR="00022054" w:rsidRPr="000D0943">
        <w:rPr>
          <w:lang w:val="en-GB"/>
        </w:rPr>
      </w:r>
      <w:r w:rsidR="00022054" w:rsidRPr="000D0943">
        <w:rPr>
          <w:lang w:val="en-GB"/>
        </w:rPr>
        <w:fldChar w:fldCharType="separate"/>
      </w:r>
      <w:r w:rsidR="00714F9E">
        <w:rPr>
          <w:lang w:val="en-GB"/>
        </w:rPr>
        <w:t>[4]</w:t>
      </w:r>
      <w:r w:rsidR="00022054" w:rsidRPr="000D0943">
        <w:rPr>
          <w:lang w:val="en-GB"/>
        </w:rPr>
        <w:fldChar w:fldCharType="end"/>
      </w:r>
      <w:r w:rsidR="00022054" w:rsidRPr="000D0943">
        <w:rPr>
          <w:lang w:val="en-GB"/>
        </w:rPr>
        <w:t>.</w:t>
      </w:r>
    </w:p>
    <w:p w14:paraId="43135D99" w14:textId="201509A8" w:rsidR="00610660" w:rsidRPr="000D0943" w:rsidRDefault="00610660" w:rsidP="007E09F9">
      <w:pPr>
        <w:pStyle w:val="RAN4H2"/>
        <w:rPr>
          <w:lang w:val="en-GB"/>
        </w:rPr>
      </w:pPr>
      <w:r w:rsidRPr="000D0943">
        <w:rPr>
          <w:lang w:val="en-GB"/>
        </w:rPr>
        <w:t>AWGN</w:t>
      </w:r>
    </w:p>
    <w:p w14:paraId="01553EE3" w14:textId="6889384D" w:rsidR="008830A1" w:rsidRPr="000D0943" w:rsidRDefault="008830A1" w:rsidP="008830A1">
      <w:pPr>
        <w:rPr>
          <w:lang w:val="en-GB"/>
        </w:rPr>
      </w:pPr>
      <w:r w:rsidRPr="000D0943">
        <w:rPr>
          <w:lang w:val="en-GB"/>
        </w:rPr>
        <w:t>The following section presents results for AWGN channel</w:t>
      </w:r>
      <w:r w:rsidR="002A5DE8" w:rsidRPr="000D0943">
        <w:rPr>
          <w:lang w:val="en-GB"/>
        </w:rPr>
        <w:t xml:space="preserve">, representing a benign </w:t>
      </w:r>
      <w:r w:rsidR="009F22C8" w:rsidRPr="000D0943">
        <w:rPr>
          <w:lang w:val="en-GB"/>
        </w:rPr>
        <w:t xml:space="preserve">Line of Sight (LOS) </w:t>
      </w:r>
      <w:r w:rsidR="002A5DE8" w:rsidRPr="000D0943">
        <w:rPr>
          <w:lang w:val="en-GB"/>
        </w:rPr>
        <w:t>channel</w:t>
      </w:r>
      <w:r w:rsidR="009F22C8" w:rsidRPr="000D0943">
        <w:rPr>
          <w:lang w:val="en-GB"/>
        </w:rPr>
        <w:t>.</w:t>
      </w:r>
    </w:p>
    <w:p w14:paraId="7790CFFD" w14:textId="53CAAC63" w:rsidR="0082730B" w:rsidRPr="000D0943" w:rsidRDefault="0082730B" w:rsidP="0082730B">
      <w:pPr>
        <w:rPr>
          <w:lang w:val="en-GB"/>
        </w:rPr>
      </w:pPr>
      <w:r w:rsidRPr="000D0943">
        <w:rPr>
          <w:lang w:val="en-GB"/>
        </w:rPr>
        <w:t xml:space="preserve">The following tables show results for </w:t>
      </w:r>
      <w:r w:rsidR="00462C3E" w:rsidRPr="000D0943">
        <w:rPr>
          <w:lang w:val="en-GB"/>
        </w:rPr>
        <w:t>the case with 1 DMRS and PTRS</w:t>
      </w:r>
      <w:r w:rsidR="009303CC" w:rsidRPr="000D0943">
        <w:rPr>
          <w:lang w:val="en-GB"/>
        </w:rPr>
        <w:t xml:space="preserve"> for MCS 20-27, demonstrating the performance with various Phase Noise models</w:t>
      </w:r>
      <w:r w:rsidR="0020185E" w:rsidRPr="000D0943">
        <w:rPr>
          <w:lang w:val="en-GB"/>
        </w:rPr>
        <w:t>. Results are shown for 70% and 95% TPUT</w:t>
      </w:r>
      <w:r w:rsidR="00731193" w:rsidRPr="000D0943">
        <w:rPr>
          <w:lang w:val="en-GB"/>
        </w:rPr>
        <w:t>, with a CBW of 50 MHz</w:t>
      </w:r>
      <w:r w:rsidR="0056518E" w:rsidRPr="000D0943">
        <w:rPr>
          <w:lang w:val="en-GB"/>
        </w:rPr>
        <w:t>.</w:t>
      </w:r>
    </w:p>
    <w:p w14:paraId="34D676B1" w14:textId="76AA9088" w:rsidR="00F42FC4" w:rsidRPr="000D0943" w:rsidRDefault="00F42FC4" w:rsidP="00F42FC4">
      <w:pPr>
        <w:pStyle w:val="Caption"/>
        <w:keepNext/>
        <w:rPr>
          <w:lang w:val="en-GB"/>
        </w:rPr>
      </w:pPr>
      <w:r w:rsidRPr="000D0943">
        <w:rPr>
          <w:lang w:val="en-GB"/>
        </w:rPr>
        <w:t xml:space="preserve">Table </w:t>
      </w:r>
      <w:r w:rsidRPr="000D0943">
        <w:rPr>
          <w:lang w:val="en-GB"/>
        </w:rPr>
        <w:fldChar w:fldCharType="begin"/>
      </w:r>
      <w:r w:rsidRPr="000D0943">
        <w:rPr>
          <w:lang w:val="en-GB"/>
        </w:rPr>
        <w:instrText xml:space="preserve"> SEQ Table \* ARABIC </w:instrText>
      </w:r>
      <w:r w:rsidRPr="000D0943">
        <w:rPr>
          <w:lang w:val="en-GB"/>
        </w:rPr>
        <w:fldChar w:fldCharType="separate"/>
      </w:r>
      <w:r w:rsidR="00714F9E">
        <w:rPr>
          <w:noProof/>
          <w:lang w:val="en-GB"/>
        </w:rPr>
        <w:t>1</w:t>
      </w:r>
      <w:r w:rsidRPr="000D0943">
        <w:rPr>
          <w:lang w:val="en-GB"/>
        </w:rPr>
        <w:fldChar w:fldCharType="end"/>
      </w:r>
      <w:r w:rsidRPr="000D0943">
        <w:rPr>
          <w:lang w:val="en-GB"/>
        </w:rPr>
        <w:t xml:space="preserve"> : AWGN 256QAM UL, 50 MHz, 1 DMRS + PTRS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0"/>
        <w:gridCol w:w="1322"/>
        <w:gridCol w:w="1321"/>
        <w:gridCol w:w="1321"/>
        <w:gridCol w:w="1321"/>
        <w:gridCol w:w="1321"/>
        <w:gridCol w:w="1321"/>
      </w:tblGrid>
      <w:tr w:rsidR="00F42FC4" w:rsidRPr="000D0943" w14:paraId="1B7691D0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22943527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PN Model</w:t>
            </w:r>
          </w:p>
        </w:tc>
        <w:tc>
          <w:tcPr>
            <w:tcW w:w="2643" w:type="dxa"/>
            <w:gridSpan w:val="2"/>
            <w:noWrap/>
            <w:hideMark/>
          </w:tcPr>
          <w:p w14:paraId="2AC7CC45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No PN</w:t>
            </w:r>
          </w:p>
        </w:tc>
        <w:tc>
          <w:tcPr>
            <w:tcW w:w="2642" w:type="dxa"/>
            <w:gridSpan w:val="2"/>
            <w:noWrap/>
            <w:hideMark/>
          </w:tcPr>
          <w:p w14:paraId="4DF44842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38.808 Set1</w:t>
            </w:r>
          </w:p>
        </w:tc>
        <w:tc>
          <w:tcPr>
            <w:tcW w:w="2642" w:type="dxa"/>
            <w:gridSpan w:val="2"/>
            <w:noWrap/>
            <w:hideMark/>
          </w:tcPr>
          <w:p w14:paraId="2F84F9F9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R1162885</w:t>
            </w:r>
          </w:p>
        </w:tc>
      </w:tr>
      <w:tr w:rsidR="00F42FC4" w:rsidRPr="000D0943" w14:paraId="3E277F9D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2EC48F90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SINR [dB] @ TP</w:t>
            </w:r>
          </w:p>
        </w:tc>
        <w:tc>
          <w:tcPr>
            <w:tcW w:w="1322" w:type="dxa"/>
            <w:noWrap/>
            <w:hideMark/>
          </w:tcPr>
          <w:p w14:paraId="45C4473A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15ED5397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  <w:tc>
          <w:tcPr>
            <w:tcW w:w="1321" w:type="dxa"/>
            <w:noWrap/>
            <w:hideMark/>
          </w:tcPr>
          <w:p w14:paraId="4CAC8153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10EA3335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  <w:tc>
          <w:tcPr>
            <w:tcW w:w="1321" w:type="dxa"/>
            <w:noWrap/>
            <w:hideMark/>
          </w:tcPr>
          <w:p w14:paraId="03BB3ADF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40CE1C7B" w14:textId="77777777" w:rsidR="00F42FC4" w:rsidRPr="000D0943" w:rsidRDefault="00F42FC4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</w:tr>
      <w:tr w:rsidR="0056518E" w:rsidRPr="000D0943" w14:paraId="7E06AA6D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0C577737" w14:textId="77777777" w:rsidR="0056518E" w:rsidRPr="000D0943" w:rsidRDefault="0056518E" w:rsidP="0056518E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 xml:space="preserve"> MCS 20</w:t>
            </w:r>
          </w:p>
        </w:tc>
        <w:tc>
          <w:tcPr>
            <w:tcW w:w="1322" w:type="dxa"/>
            <w:noWrap/>
            <w:hideMark/>
          </w:tcPr>
          <w:p w14:paraId="12852FE8" w14:textId="441C461B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16.6</w:t>
            </w:r>
          </w:p>
        </w:tc>
        <w:tc>
          <w:tcPr>
            <w:tcW w:w="1321" w:type="dxa"/>
            <w:noWrap/>
            <w:hideMark/>
          </w:tcPr>
          <w:p w14:paraId="1A8B903B" w14:textId="08C59AD9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16.9</w:t>
            </w:r>
          </w:p>
        </w:tc>
        <w:tc>
          <w:tcPr>
            <w:tcW w:w="1321" w:type="dxa"/>
            <w:noWrap/>
            <w:hideMark/>
          </w:tcPr>
          <w:p w14:paraId="7728DCB4" w14:textId="5C718D16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17.3</w:t>
            </w:r>
          </w:p>
        </w:tc>
        <w:tc>
          <w:tcPr>
            <w:tcW w:w="1321" w:type="dxa"/>
            <w:noWrap/>
            <w:hideMark/>
          </w:tcPr>
          <w:p w14:paraId="75A7EB36" w14:textId="743032E2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17.7</w:t>
            </w:r>
          </w:p>
        </w:tc>
        <w:tc>
          <w:tcPr>
            <w:tcW w:w="1321" w:type="dxa"/>
            <w:noWrap/>
            <w:hideMark/>
          </w:tcPr>
          <w:p w14:paraId="45F76057" w14:textId="0A4DA742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17.4</w:t>
            </w:r>
          </w:p>
        </w:tc>
        <w:tc>
          <w:tcPr>
            <w:tcW w:w="1321" w:type="dxa"/>
            <w:noWrap/>
            <w:hideMark/>
          </w:tcPr>
          <w:p w14:paraId="3E37CED6" w14:textId="54028B27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18.1</w:t>
            </w:r>
          </w:p>
        </w:tc>
      </w:tr>
      <w:tr w:rsidR="0056518E" w:rsidRPr="000D0943" w14:paraId="42E4CA02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60C50AC3" w14:textId="77777777" w:rsidR="0056518E" w:rsidRPr="000D0943" w:rsidRDefault="0056518E" w:rsidP="0056518E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21</w:t>
            </w:r>
          </w:p>
        </w:tc>
        <w:tc>
          <w:tcPr>
            <w:tcW w:w="1322" w:type="dxa"/>
            <w:noWrap/>
            <w:hideMark/>
          </w:tcPr>
          <w:p w14:paraId="023ABBBA" w14:textId="44071E35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17.1</w:t>
            </w:r>
          </w:p>
        </w:tc>
        <w:tc>
          <w:tcPr>
            <w:tcW w:w="1321" w:type="dxa"/>
            <w:noWrap/>
            <w:hideMark/>
          </w:tcPr>
          <w:p w14:paraId="22407CBA" w14:textId="14AAC0CA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17.4</w:t>
            </w:r>
          </w:p>
        </w:tc>
        <w:tc>
          <w:tcPr>
            <w:tcW w:w="1321" w:type="dxa"/>
            <w:noWrap/>
            <w:hideMark/>
          </w:tcPr>
          <w:p w14:paraId="1EFDC138" w14:textId="64C3BD95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17.9</w:t>
            </w:r>
          </w:p>
        </w:tc>
        <w:tc>
          <w:tcPr>
            <w:tcW w:w="1321" w:type="dxa"/>
            <w:noWrap/>
            <w:hideMark/>
          </w:tcPr>
          <w:p w14:paraId="07EA3D11" w14:textId="56AB4E0D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18.3</w:t>
            </w:r>
          </w:p>
        </w:tc>
        <w:tc>
          <w:tcPr>
            <w:tcW w:w="1321" w:type="dxa"/>
            <w:noWrap/>
            <w:hideMark/>
          </w:tcPr>
          <w:p w14:paraId="40355FBC" w14:textId="5CC912FA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18.0</w:t>
            </w:r>
          </w:p>
        </w:tc>
        <w:tc>
          <w:tcPr>
            <w:tcW w:w="1321" w:type="dxa"/>
            <w:noWrap/>
            <w:hideMark/>
          </w:tcPr>
          <w:p w14:paraId="5AA68FBA" w14:textId="31F16EFA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18.7</w:t>
            </w:r>
          </w:p>
        </w:tc>
      </w:tr>
      <w:tr w:rsidR="0056518E" w:rsidRPr="000D0943" w14:paraId="302B5C9A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5E2676BB" w14:textId="77777777" w:rsidR="0056518E" w:rsidRPr="000D0943" w:rsidRDefault="0056518E" w:rsidP="0056518E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22</w:t>
            </w:r>
          </w:p>
        </w:tc>
        <w:tc>
          <w:tcPr>
            <w:tcW w:w="1322" w:type="dxa"/>
            <w:noWrap/>
            <w:hideMark/>
          </w:tcPr>
          <w:p w14:paraId="04A5D322" w14:textId="7946A7C1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18.5</w:t>
            </w:r>
          </w:p>
        </w:tc>
        <w:tc>
          <w:tcPr>
            <w:tcW w:w="1321" w:type="dxa"/>
            <w:noWrap/>
            <w:hideMark/>
          </w:tcPr>
          <w:p w14:paraId="68A161BE" w14:textId="2E228489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18.9</w:t>
            </w:r>
          </w:p>
        </w:tc>
        <w:tc>
          <w:tcPr>
            <w:tcW w:w="1321" w:type="dxa"/>
            <w:noWrap/>
            <w:hideMark/>
          </w:tcPr>
          <w:p w14:paraId="122F9E2D" w14:textId="185B1453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19.6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47D3EA41" w14:textId="79F2C3CF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20.1</w:t>
            </w:r>
          </w:p>
        </w:tc>
        <w:tc>
          <w:tcPr>
            <w:tcW w:w="1321" w:type="dxa"/>
            <w:noWrap/>
            <w:hideMark/>
          </w:tcPr>
          <w:p w14:paraId="27CEAB83" w14:textId="790E314D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19.9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3E9689A5" w14:textId="2A8C44F6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21.1</w:t>
            </w:r>
          </w:p>
        </w:tc>
      </w:tr>
      <w:tr w:rsidR="00FC615C" w:rsidRPr="000D0943" w14:paraId="2A868BC9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0A8C5BBC" w14:textId="77777777" w:rsidR="0056518E" w:rsidRPr="000D0943" w:rsidRDefault="0056518E" w:rsidP="0056518E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23</w:t>
            </w:r>
          </w:p>
        </w:tc>
        <w:tc>
          <w:tcPr>
            <w:tcW w:w="1322" w:type="dxa"/>
            <w:noWrap/>
            <w:hideMark/>
          </w:tcPr>
          <w:p w14:paraId="45A80254" w14:textId="0DA6D8D2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19.3</w:t>
            </w:r>
          </w:p>
        </w:tc>
        <w:tc>
          <w:tcPr>
            <w:tcW w:w="1321" w:type="dxa"/>
            <w:noWrap/>
            <w:hideMark/>
          </w:tcPr>
          <w:p w14:paraId="596E31D9" w14:textId="161247C0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19.7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737B29CC" w14:textId="6C31DEA1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20.8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56FF5A63" w14:textId="5DCDC45D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21.5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1D3B7BBB" w14:textId="3B4EC568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21.2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0E0680C4" w14:textId="616A77DA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23.0</w:t>
            </w:r>
          </w:p>
        </w:tc>
      </w:tr>
      <w:tr w:rsidR="00DD4BBF" w:rsidRPr="000D0943" w14:paraId="078E1E54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06AD7AC9" w14:textId="77777777" w:rsidR="0056518E" w:rsidRPr="000D0943" w:rsidRDefault="0056518E" w:rsidP="0056518E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24</w:t>
            </w:r>
          </w:p>
        </w:tc>
        <w:tc>
          <w:tcPr>
            <w:tcW w:w="1322" w:type="dxa"/>
            <w:shd w:val="clear" w:color="auto" w:fill="FFC000"/>
            <w:noWrap/>
            <w:hideMark/>
          </w:tcPr>
          <w:p w14:paraId="484C1F8D" w14:textId="1FDB5C00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20.3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2B633658" w14:textId="6B6CBD61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20.6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1828AACF" w14:textId="29673887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22.3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6B2D7CB2" w14:textId="595DBC03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22.9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4B15AD07" w14:textId="0B07F042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199BC2D5" w14:textId="60CF8E54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26.0</w:t>
            </w:r>
          </w:p>
        </w:tc>
      </w:tr>
      <w:tr w:rsidR="00FC615C" w:rsidRPr="000D0943" w14:paraId="22FBE65D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722E31C9" w14:textId="77777777" w:rsidR="0056518E" w:rsidRPr="000D0943" w:rsidRDefault="0056518E" w:rsidP="0056518E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25</w:t>
            </w:r>
          </w:p>
        </w:tc>
        <w:tc>
          <w:tcPr>
            <w:tcW w:w="1322" w:type="dxa"/>
            <w:shd w:val="clear" w:color="auto" w:fill="FFC000"/>
            <w:noWrap/>
            <w:hideMark/>
          </w:tcPr>
          <w:p w14:paraId="7138F1D7" w14:textId="6FD22888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22.1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30A2AED5" w14:textId="342E6EB3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22.4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6C19E03E" w14:textId="2AF590E9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25.5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37BC9393" w14:textId="090BA695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26.7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58763B5A" w14:textId="3AC58883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27.5</w:t>
            </w:r>
          </w:p>
        </w:tc>
        <w:tc>
          <w:tcPr>
            <w:tcW w:w="1321" w:type="dxa"/>
            <w:noWrap/>
            <w:hideMark/>
          </w:tcPr>
          <w:p w14:paraId="4ACFDA70" w14:textId="38EB58CF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FC615C" w:rsidRPr="000D0943" w14:paraId="594BA7F2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34C131F0" w14:textId="77777777" w:rsidR="0056518E" w:rsidRPr="000D0943" w:rsidRDefault="0056518E" w:rsidP="0056518E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26</w:t>
            </w:r>
          </w:p>
        </w:tc>
        <w:tc>
          <w:tcPr>
            <w:tcW w:w="1322" w:type="dxa"/>
            <w:shd w:val="clear" w:color="auto" w:fill="FFC000"/>
            <w:noWrap/>
            <w:hideMark/>
          </w:tcPr>
          <w:p w14:paraId="72A587D8" w14:textId="1462BD1F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22.7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53596A7F" w14:textId="6D50846F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23.1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28575BE3" w14:textId="1A1E6781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27.8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3A6CCD76" w14:textId="03F0811E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29.4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7B12F1F8" w14:textId="63F8461F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31.2</w:t>
            </w:r>
          </w:p>
        </w:tc>
        <w:tc>
          <w:tcPr>
            <w:tcW w:w="1321" w:type="dxa"/>
            <w:noWrap/>
            <w:hideMark/>
          </w:tcPr>
          <w:p w14:paraId="20D9A996" w14:textId="1185FAB5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56518E" w:rsidRPr="000D0943" w14:paraId="23B319FD" w14:textId="77777777" w:rsidTr="00DD4BBF">
        <w:trPr>
          <w:trHeight w:val="345"/>
        </w:trPr>
        <w:tc>
          <w:tcPr>
            <w:tcW w:w="1690" w:type="dxa"/>
            <w:noWrap/>
            <w:hideMark/>
          </w:tcPr>
          <w:p w14:paraId="4676E18E" w14:textId="77777777" w:rsidR="0056518E" w:rsidRPr="000D0943" w:rsidRDefault="0056518E" w:rsidP="0056518E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27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59B7DAFA" w14:textId="173790DA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25.5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7D589337" w14:textId="6AAA7E6F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26.2</w:t>
            </w:r>
          </w:p>
        </w:tc>
        <w:tc>
          <w:tcPr>
            <w:tcW w:w="1321" w:type="dxa"/>
            <w:noWrap/>
            <w:hideMark/>
          </w:tcPr>
          <w:p w14:paraId="4A14A27C" w14:textId="78169FC7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14AA527B" w14:textId="719E6AB7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52AED95" w14:textId="33E9D64B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3AE9501C" w14:textId="11B84DDF" w:rsidR="0056518E" w:rsidRPr="000D0943" w:rsidRDefault="0056518E" w:rsidP="0056518E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</w:tbl>
    <w:p w14:paraId="407B0461" w14:textId="77777777" w:rsidR="0020185E" w:rsidRPr="000D0943" w:rsidRDefault="0020185E" w:rsidP="0082730B">
      <w:pPr>
        <w:rPr>
          <w:lang w:val="en-GB"/>
        </w:rPr>
      </w:pPr>
    </w:p>
    <w:p w14:paraId="303B5B6E" w14:textId="0EDCAE32" w:rsidR="000676BB" w:rsidRPr="000D0943" w:rsidRDefault="0064493E" w:rsidP="00014C29">
      <w:pPr>
        <w:pStyle w:val="RAN4H2"/>
        <w:rPr>
          <w:lang w:val="en-GB"/>
        </w:rPr>
      </w:pPr>
      <w:r w:rsidRPr="000D0943">
        <w:rPr>
          <w:lang w:val="en-GB"/>
        </w:rPr>
        <w:lastRenderedPageBreak/>
        <w:t>TDLA 30-10</w:t>
      </w:r>
    </w:p>
    <w:p w14:paraId="0D274E72" w14:textId="57D201C5" w:rsidR="009F22C8" w:rsidRPr="000D0943" w:rsidRDefault="009F22C8" w:rsidP="009F22C8">
      <w:pPr>
        <w:rPr>
          <w:lang w:val="en-GB"/>
        </w:rPr>
      </w:pPr>
      <w:r w:rsidRPr="000D0943">
        <w:rPr>
          <w:lang w:val="en-GB"/>
        </w:rPr>
        <w:t>The following section presents results for TDLA 30-10 channel, representing a Line of Sight (LOS) channel with some multipath and very limited mobility.</w:t>
      </w:r>
    </w:p>
    <w:p w14:paraId="1B4405F0" w14:textId="77777777" w:rsidR="00014C29" w:rsidRPr="000D0943" w:rsidRDefault="00014C29" w:rsidP="00014C29">
      <w:pPr>
        <w:pStyle w:val="RAN4H3"/>
        <w:rPr>
          <w:lang w:val="en-GB"/>
        </w:rPr>
      </w:pPr>
      <w:r w:rsidRPr="000D0943">
        <w:rPr>
          <w:lang w:val="en-GB"/>
        </w:rPr>
        <w:t>Rank 1</w:t>
      </w:r>
    </w:p>
    <w:p w14:paraId="33DDCFEE" w14:textId="606070F3" w:rsidR="0056518E" w:rsidRPr="000D0943" w:rsidRDefault="0056518E" w:rsidP="0056518E">
      <w:pPr>
        <w:rPr>
          <w:lang w:val="en-GB"/>
        </w:rPr>
      </w:pPr>
      <w:r w:rsidRPr="000D0943">
        <w:rPr>
          <w:lang w:val="en-GB"/>
        </w:rPr>
        <w:t>The following tables show results for 1 DMRS and PTRS for MCS 20-27, demonstrating the performance with various Phase Noise models. Results are shown for 70% and 95% TPUT, with a CBW of 50 MHz</w:t>
      </w:r>
      <w:r w:rsidR="00540D60" w:rsidRPr="000D0943">
        <w:rPr>
          <w:lang w:val="en-GB"/>
        </w:rPr>
        <w:t xml:space="preserve"> and a Rank of 1</w:t>
      </w:r>
    </w:p>
    <w:p w14:paraId="6AE8A510" w14:textId="77777777" w:rsidR="008E5C09" w:rsidRPr="000D0943" w:rsidRDefault="008E5C09" w:rsidP="008E5C09">
      <w:pPr>
        <w:rPr>
          <w:lang w:val="en-GB"/>
        </w:rPr>
      </w:pPr>
    </w:p>
    <w:p w14:paraId="52A1DB63" w14:textId="2962F720" w:rsidR="00235B03" w:rsidRPr="000D0943" w:rsidRDefault="00235B03" w:rsidP="00235B03">
      <w:pPr>
        <w:pStyle w:val="Caption"/>
        <w:keepNext/>
        <w:rPr>
          <w:lang w:val="en-GB"/>
        </w:rPr>
      </w:pPr>
      <w:r w:rsidRPr="000D0943">
        <w:rPr>
          <w:lang w:val="en-GB"/>
        </w:rPr>
        <w:t xml:space="preserve">Table </w:t>
      </w:r>
      <w:r w:rsidRPr="000D0943">
        <w:rPr>
          <w:lang w:val="en-GB"/>
        </w:rPr>
        <w:fldChar w:fldCharType="begin"/>
      </w:r>
      <w:r w:rsidRPr="000D0943">
        <w:rPr>
          <w:lang w:val="en-GB"/>
        </w:rPr>
        <w:instrText xml:space="preserve"> SEQ Table \* ARABIC </w:instrText>
      </w:r>
      <w:r w:rsidRPr="000D0943">
        <w:rPr>
          <w:lang w:val="en-GB"/>
        </w:rPr>
        <w:fldChar w:fldCharType="separate"/>
      </w:r>
      <w:r w:rsidR="00714F9E">
        <w:rPr>
          <w:noProof/>
          <w:lang w:val="en-GB"/>
        </w:rPr>
        <w:t>2</w:t>
      </w:r>
      <w:r w:rsidRPr="000D0943">
        <w:rPr>
          <w:lang w:val="en-GB"/>
        </w:rPr>
        <w:fldChar w:fldCharType="end"/>
      </w:r>
      <w:r w:rsidR="003C1462" w:rsidRPr="000D0943">
        <w:rPr>
          <w:lang w:val="en-GB"/>
        </w:rPr>
        <w:t xml:space="preserve"> </w:t>
      </w:r>
      <w:r w:rsidRPr="000D0943">
        <w:rPr>
          <w:lang w:val="en-GB"/>
        </w:rPr>
        <w:t>: TDLA 30-10 256QAM UL, 100 MHz, 1 DMRS + PTRS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0"/>
        <w:gridCol w:w="1322"/>
        <w:gridCol w:w="1321"/>
        <w:gridCol w:w="1321"/>
        <w:gridCol w:w="1321"/>
        <w:gridCol w:w="1321"/>
        <w:gridCol w:w="1321"/>
      </w:tblGrid>
      <w:tr w:rsidR="008E5C09" w:rsidRPr="000D0943" w14:paraId="1B524D30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129C4990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PN Model</w:t>
            </w:r>
          </w:p>
        </w:tc>
        <w:tc>
          <w:tcPr>
            <w:tcW w:w="2643" w:type="dxa"/>
            <w:gridSpan w:val="2"/>
            <w:noWrap/>
            <w:hideMark/>
          </w:tcPr>
          <w:p w14:paraId="10BED34F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No PN</w:t>
            </w:r>
          </w:p>
        </w:tc>
        <w:tc>
          <w:tcPr>
            <w:tcW w:w="2642" w:type="dxa"/>
            <w:gridSpan w:val="2"/>
            <w:noWrap/>
            <w:hideMark/>
          </w:tcPr>
          <w:p w14:paraId="03BD47CF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38.808 Set1</w:t>
            </w:r>
          </w:p>
        </w:tc>
        <w:tc>
          <w:tcPr>
            <w:tcW w:w="2642" w:type="dxa"/>
            <w:gridSpan w:val="2"/>
            <w:noWrap/>
            <w:hideMark/>
          </w:tcPr>
          <w:p w14:paraId="0F7875F7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R1162885</w:t>
            </w:r>
          </w:p>
        </w:tc>
      </w:tr>
      <w:tr w:rsidR="008E5C09" w:rsidRPr="000D0943" w14:paraId="17352D27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3F67F6B7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SINR [dB] @ TP</w:t>
            </w:r>
          </w:p>
        </w:tc>
        <w:tc>
          <w:tcPr>
            <w:tcW w:w="1322" w:type="dxa"/>
            <w:noWrap/>
            <w:hideMark/>
          </w:tcPr>
          <w:p w14:paraId="1270A0E0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05D8756A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  <w:tc>
          <w:tcPr>
            <w:tcW w:w="1321" w:type="dxa"/>
            <w:noWrap/>
            <w:hideMark/>
          </w:tcPr>
          <w:p w14:paraId="5C1D1449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62A017DF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  <w:tc>
          <w:tcPr>
            <w:tcW w:w="1321" w:type="dxa"/>
            <w:noWrap/>
            <w:hideMark/>
          </w:tcPr>
          <w:p w14:paraId="32C0C0AC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27AC4739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</w:tr>
      <w:tr w:rsidR="00FC615C" w:rsidRPr="000D0943" w14:paraId="0D57BEBE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6E11E3AB" w14:textId="77777777" w:rsidR="003C1462" w:rsidRPr="000D0943" w:rsidRDefault="003C1462" w:rsidP="003C146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 xml:space="preserve"> MCS 20</w:t>
            </w:r>
          </w:p>
        </w:tc>
        <w:tc>
          <w:tcPr>
            <w:tcW w:w="1322" w:type="dxa"/>
            <w:noWrap/>
            <w:hideMark/>
          </w:tcPr>
          <w:p w14:paraId="3F58014B" w14:textId="0B1B7EA1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17.8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2E3682EC" w14:textId="7477F64C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20.6</w:t>
            </w:r>
          </w:p>
        </w:tc>
        <w:tc>
          <w:tcPr>
            <w:tcW w:w="1321" w:type="dxa"/>
            <w:noWrap/>
            <w:hideMark/>
          </w:tcPr>
          <w:p w14:paraId="7C49680E" w14:textId="1DCA62D9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18.6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2729D680" w14:textId="1E95412C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21.6</w:t>
            </w:r>
          </w:p>
        </w:tc>
        <w:tc>
          <w:tcPr>
            <w:tcW w:w="1321" w:type="dxa"/>
            <w:noWrap/>
            <w:hideMark/>
          </w:tcPr>
          <w:p w14:paraId="0B16B842" w14:textId="057A99FC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18.9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01A76198" w14:textId="7315BEE6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22.0</w:t>
            </w:r>
          </w:p>
        </w:tc>
      </w:tr>
      <w:tr w:rsidR="00FC615C" w:rsidRPr="000D0943" w14:paraId="6BBC7882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7A3D2D2D" w14:textId="77777777" w:rsidR="003C1462" w:rsidRPr="000D0943" w:rsidRDefault="003C1462" w:rsidP="003C146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21</w:t>
            </w:r>
          </w:p>
        </w:tc>
        <w:tc>
          <w:tcPr>
            <w:tcW w:w="1322" w:type="dxa"/>
            <w:noWrap/>
            <w:hideMark/>
          </w:tcPr>
          <w:p w14:paraId="17FB1EDC" w14:textId="3008E8A4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18.7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17DB9167" w14:textId="67D63F4B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21.5</w:t>
            </w:r>
          </w:p>
        </w:tc>
        <w:tc>
          <w:tcPr>
            <w:tcW w:w="1321" w:type="dxa"/>
            <w:noWrap/>
            <w:hideMark/>
          </w:tcPr>
          <w:p w14:paraId="5D65C7BA" w14:textId="3B8D48CF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19.8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24AC03F6" w14:textId="46DFE8C7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22.7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7620C297" w14:textId="59D97D69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20.2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61D60CF8" w14:textId="172E4823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23.5</w:t>
            </w:r>
          </w:p>
        </w:tc>
      </w:tr>
      <w:tr w:rsidR="00571965" w:rsidRPr="000D0943" w14:paraId="18BBAFBB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3867FB14" w14:textId="77777777" w:rsidR="003C1462" w:rsidRPr="000D0943" w:rsidRDefault="003C1462" w:rsidP="003C146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22</w:t>
            </w:r>
          </w:p>
        </w:tc>
        <w:tc>
          <w:tcPr>
            <w:tcW w:w="1322" w:type="dxa"/>
            <w:noWrap/>
            <w:hideMark/>
          </w:tcPr>
          <w:p w14:paraId="0817FED1" w14:textId="3436D69E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19.6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1B975585" w14:textId="04D65059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22.5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17B88EA2" w14:textId="0900ACB5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21.0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1E44A2FD" w14:textId="46F4F582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24.0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4A2D77FC" w14:textId="1F92B9F7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21.6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4D60E19A" w14:textId="05F04710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25.4</w:t>
            </w:r>
          </w:p>
        </w:tc>
      </w:tr>
      <w:tr w:rsidR="00571965" w:rsidRPr="000D0943" w14:paraId="21FDE6CE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73516A27" w14:textId="77777777" w:rsidR="003C1462" w:rsidRPr="000D0943" w:rsidRDefault="003C1462" w:rsidP="003C146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23</w:t>
            </w:r>
          </w:p>
        </w:tc>
        <w:tc>
          <w:tcPr>
            <w:tcW w:w="1322" w:type="dxa"/>
            <w:shd w:val="clear" w:color="auto" w:fill="FFC000"/>
            <w:noWrap/>
            <w:hideMark/>
          </w:tcPr>
          <w:p w14:paraId="1562567A" w14:textId="31F5983B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20.8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789C46FB" w14:textId="1D2875A8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23.8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1E5C0206" w14:textId="26DFB789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22.7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4AC656F4" w14:textId="21E52FEF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3602A004" w14:textId="146A8ED1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1DC176F9" w14:textId="26CD964D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30.3</w:t>
            </w:r>
          </w:p>
        </w:tc>
      </w:tr>
      <w:tr w:rsidR="00571965" w:rsidRPr="000D0943" w14:paraId="3204DC98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248C3718" w14:textId="77777777" w:rsidR="003C1462" w:rsidRPr="000D0943" w:rsidRDefault="003C1462" w:rsidP="003C146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24</w:t>
            </w:r>
          </w:p>
        </w:tc>
        <w:tc>
          <w:tcPr>
            <w:tcW w:w="1322" w:type="dxa"/>
            <w:shd w:val="clear" w:color="auto" w:fill="FFC000"/>
            <w:noWrap/>
            <w:hideMark/>
          </w:tcPr>
          <w:p w14:paraId="322A476C" w14:textId="35F7B2E1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22.5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1B02BA73" w14:textId="70B1EBD9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25.6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52B79ACE" w14:textId="66A0095C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25.3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68BAA02F" w14:textId="5DA8F151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28.8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5AA012A0" w14:textId="3A98EC65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27.3</w:t>
            </w:r>
          </w:p>
        </w:tc>
        <w:tc>
          <w:tcPr>
            <w:tcW w:w="1321" w:type="dxa"/>
            <w:noWrap/>
            <w:hideMark/>
          </w:tcPr>
          <w:p w14:paraId="49F75F03" w14:textId="15FBA25C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571965" w:rsidRPr="000D0943" w14:paraId="346092D3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7F8F7946" w14:textId="77777777" w:rsidR="003C1462" w:rsidRPr="000D0943" w:rsidRDefault="003C1462" w:rsidP="003C146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25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3E2C6C43" w14:textId="4B3FB1C2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23.9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49422DAA" w14:textId="5CF09FC0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27.1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0ADEBF1C" w14:textId="6870B267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28.0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1E563B50" w14:textId="2AC26983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32.1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6D2E30FE" w14:textId="3419E9E6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32.0</w:t>
            </w:r>
          </w:p>
        </w:tc>
        <w:tc>
          <w:tcPr>
            <w:tcW w:w="1321" w:type="dxa"/>
            <w:noWrap/>
            <w:hideMark/>
          </w:tcPr>
          <w:p w14:paraId="201A84AD" w14:textId="61F44F42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3C1462" w:rsidRPr="000D0943" w14:paraId="61911AD0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77ED8868" w14:textId="77777777" w:rsidR="003C1462" w:rsidRPr="000D0943" w:rsidRDefault="003C1462" w:rsidP="003C146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26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6E97033A" w14:textId="0CFD7871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26.1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3263B53E" w14:textId="3A048244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30.0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362CD807" w14:textId="39D18496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34.8</w:t>
            </w:r>
          </w:p>
        </w:tc>
        <w:tc>
          <w:tcPr>
            <w:tcW w:w="1321" w:type="dxa"/>
            <w:noWrap/>
            <w:hideMark/>
          </w:tcPr>
          <w:p w14:paraId="71684979" w14:textId="46A367CF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48D7AB5B" w14:textId="6DF3C460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14D59A67" w14:textId="0805231C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3C1462" w:rsidRPr="000D0943" w14:paraId="37320A79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16BE7CA6" w14:textId="77777777" w:rsidR="003C1462" w:rsidRPr="000D0943" w:rsidRDefault="003C1462" w:rsidP="003C146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27</w:t>
            </w:r>
          </w:p>
        </w:tc>
        <w:tc>
          <w:tcPr>
            <w:tcW w:w="1322" w:type="dxa"/>
            <w:noWrap/>
            <w:hideMark/>
          </w:tcPr>
          <w:p w14:paraId="24C0B30A" w14:textId="25C1C281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0FA14C18" w14:textId="2A9503BF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39F0F6CE" w14:textId="4F6FBCF5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C391E9D" w14:textId="7ACF9CB6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6586ECF" w14:textId="09A26D18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99FEC1D" w14:textId="2B288B3D" w:rsidR="003C1462" w:rsidRPr="000D0943" w:rsidRDefault="003C1462" w:rsidP="003C146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</w:tbl>
    <w:p w14:paraId="048C3A11" w14:textId="77777777" w:rsidR="008E5C09" w:rsidRPr="000D0943" w:rsidRDefault="008E5C09" w:rsidP="008E5C09">
      <w:pPr>
        <w:rPr>
          <w:lang w:val="en-GB"/>
        </w:rPr>
      </w:pPr>
    </w:p>
    <w:p w14:paraId="29CE2C0D" w14:textId="63D22F01" w:rsidR="003C1462" w:rsidRPr="000D0943" w:rsidRDefault="003C1462" w:rsidP="003C1462">
      <w:pPr>
        <w:pStyle w:val="Caption"/>
        <w:keepNext/>
        <w:rPr>
          <w:lang w:val="en-GB"/>
        </w:rPr>
      </w:pPr>
      <w:r w:rsidRPr="000D0943">
        <w:rPr>
          <w:lang w:val="en-GB"/>
        </w:rPr>
        <w:t xml:space="preserve">Table </w:t>
      </w:r>
      <w:r w:rsidRPr="000D0943">
        <w:rPr>
          <w:lang w:val="en-GB"/>
        </w:rPr>
        <w:fldChar w:fldCharType="begin"/>
      </w:r>
      <w:r w:rsidRPr="000D0943">
        <w:rPr>
          <w:lang w:val="en-GB"/>
        </w:rPr>
        <w:instrText xml:space="preserve"> SEQ Table \* ARABIC </w:instrText>
      </w:r>
      <w:r w:rsidRPr="000D0943">
        <w:rPr>
          <w:lang w:val="en-GB"/>
        </w:rPr>
        <w:fldChar w:fldCharType="separate"/>
      </w:r>
      <w:r w:rsidR="00714F9E">
        <w:rPr>
          <w:noProof/>
          <w:lang w:val="en-GB"/>
        </w:rPr>
        <w:t>3</w:t>
      </w:r>
      <w:r w:rsidRPr="000D0943">
        <w:rPr>
          <w:lang w:val="en-GB"/>
        </w:rPr>
        <w:fldChar w:fldCharType="end"/>
      </w:r>
      <w:r w:rsidRPr="000D0943">
        <w:rPr>
          <w:lang w:val="en-GB"/>
        </w:rPr>
        <w:t xml:space="preserve"> : TDLA 30-10 256QAM UL, 50 MHz, 1 DMRS + PTRS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0"/>
        <w:gridCol w:w="1322"/>
        <w:gridCol w:w="1321"/>
        <w:gridCol w:w="1321"/>
        <w:gridCol w:w="1321"/>
        <w:gridCol w:w="1321"/>
        <w:gridCol w:w="1321"/>
      </w:tblGrid>
      <w:tr w:rsidR="008E5C09" w:rsidRPr="000D0943" w14:paraId="1E4C5A45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572744BF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PN Model</w:t>
            </w:r>
          </w:p>
        </w:tc>
        <w:tc>
          <w:tcPr>
            <w:tcW w:w="2643" w:type="dxa"/>
            <w:gridSpan w:val="2"/>
            <w:noWrap/>
            <w:hideMark/>
          </w:tcPr>
          <w:p w14:paraId="18852609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No PN</w:t>
            </w:r>
          </w:p>
        </w:tc>
        <w:tc>
          <w:tcPr>
            <w:tcW w:w="2642" w:type="dxa"/>
            <w:gridSpan w:val="2"/>
            <w:noWrap/>
            <w:hideMark/>
          </w:tcPr>
          <w:p w14:paraId="4710E828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38.808 Set1</w:t>
            </w:r>
          </w:p>
        </w:tc>
        <w:tc>
          <w:tcPr>
            <w:tcW w:w="2642" w:type="dxa"/>
            <w:gridSpan w:val="2"/>
            <w:noWrap/>
            <w:hideMark/>
          </w:tcPr>
          <w:p w14:paraId="6EA72BE8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R1162885</w:t>
            </w:r>
          </w:p>
        </w:tc>
      </w:tr>
      <w:tr w:rsidR="008E5C09" w:rsidRPr="000D0943" w14:paraId="664C1216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722FCDA0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SINR [dB] @ TP</w:t>
            </w:r>
          </w:p>
        </w:tc>
        <w:tc>
          <w:tcPr>
            <w:tcW w:w="1322" w:type="dxa"/>
            <w:noWrap/>
            <w:hideMark/>
          </w:tcPr>
          <w:p w14:paraId="2EF054AF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54ED843B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  <w:tc>
          <w:tcPr>
            <w:tcW w:w="1321" w:type="dxa"/>
            <w:noWrap/>
            <w:hideMark/>
          </w:tcPr>
          <w:p w14:paraId="36F6B04A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30D5CD18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  <w:tc>
          <w:tcPr>
            <w:tcW w:w="1321" w:type="dxa"/>
            <w:noWrap/>
            <w:hideMark/>
          </w:tcPr>
          <w:p w14:paraId="1529CCC4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7FA133C5" w14:textId="77777777" w:rsidR="008E5C09" w:rsidRPr="000D0943" w:rsidRDefault="008E5C09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</w:tr>
      <w:tr w:rsidR="00FC615C" w:rsidRPr="000D0943" w14:paraId="120519D0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0F5ECA36" w14:textId="77777777" w:rsidR="006C1BD3" w:rsidRPr="000D0943" w:rsidRDefault="006C1BD3" w:rsidP="006C1BD3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 xml:space="preserve"> MCS 20</w:t>
            </w:r>
          </w:p>
        </w:tc>
        <w:tc>
          <w:tcPr>
            <w:tcW w:w="1322" w:type="dxa"/>
            <w:noWrap/>
            <w:hideMark/>
          </w:tcPr>
          <w:p w14:paraId="42802287" w14:textId="501227ED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17.3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48B975A0" w14:textId="06A7DBDB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21.4</w:t>
            </w:r>
          </w:p>
        </w:tc>
        <w:tc>
          <w:tcPr>
            <w:tcW w:w="1321" w:type="dxa"/>
            <w:noWrap/>
            <w:hideMark/>
          </w:tcPr>
          <w:p w14:paraId="0DE25A23" w14:textId="487EC70D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18.1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3FA8B07B" w14:textId="21C3A404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22.4</w:t>
            </w:r>
          </w:p>
        </w:tc>
        <w:tc>
          <w:tcPr>
            <w:tcW w:w="1321" w:type="dxa"/>
            <w:noWrap/>
            <w:hideMark/>
          </w:tcPr>
          <w:p w14:paraId="45872843" w14:textId="3C4F5ED5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18.3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6D207A6A" w14:textId="34B5105C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22.7</w:t>
            </w:r>
          </w:p>
        </w:tc>
      </w:tr>
      <w:tr w:rsidR="00FC615C" w:rsidRPr="000D0943" w14:paraId="5ACA398A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68BC0A37" w14:textId="77777777" w:rsidR="006C1BD3" w:rsidRPr="000D0943" w:rsidRDefault="006C1BD3" w:rsidP="006C1BD3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21</w:t>
            </w:r>
          </w:p>
        </w:tc>
        <w:tc>
          <w:tcPr>
            <w:tcW w:w="1322" w:type="dxa"/>
            <w:noWrap/>
            <w:hideMark/>
          </w:tcPr>
          <w:p w14:paraId="10E0CF07" w14:textId="67A1DAFE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17.8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1B72FA5D" w14:textId="0F35407C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21.9</w:t>
            </w:r>
          </w:p>
        </w:tc>
        <w:tc>
          <w:tcPr>
            <w:tcW w:w="1321" w:type="dxa"/>
            <w:noWrap/>
            <w:hideMark/>
          </w:tcPr>
          <w:p w14:paraId="24FB8BD1" w14:textId="1AE7123C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18.7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612F9615" w14:textId="512C3022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23.0</w:t>
            </w:r>
          </w:p>
        </w:tc>
        <w:tc>
          <w:tcPr>
            <w:tcW w:w="1321" w:type="dxa"/>
            <w:noWrap/>
            <w:hideMark/>
          </w:tcPr>
          <w:p w14:paraId="799D9691" w14:textId="47DFE9DE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18.9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2DA62AF1" w14:textId="668976B4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23.4</w:t>
            </w:r>
          </w:p>
        </w:tc>
      </w:tr>
      <w:tr w:rsidR="00571965" w:rsidRPr="000D0943" w14:paraId="682307E9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1B0E42BE" w14:textId="77777777" w:rsidR="006C1BD3" w:rsidRPr="000D0943" w:rsidRDefault="006C1BD3" w:rsidP="006C1BD3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22</w:t>
            </w:r>
          </w:p>
        </w:tc>
        <w:tc>
          <w:tcPr>
            <w:tcW w:w="1322" w:type="dxa"/>
            <w:noWrap/>
            <w:hideMark/>
          </w:tcPr>
          <w:p w14:paraId="0D23442D" w14:textId="6C915795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19.2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1CFB1AF6" w14:textId="27A8B9AF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23.4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68461413" w14:textId="7B4C746F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20.6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637D0C65" w14:textId="25FB2D9E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25.0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4F516352" w14:textId="3869FA9E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21.1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005C1876" w14:textId="71F5AD49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25.8</w:t>
            </w:r>
          </w:p>
        </w:tc>
      </w:tr>
      <w:tr w:rsidR="00571965" w:rsidRPr="000D0943" w14:paraId="51C9E019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22F35375" w14:textId="77777777" w:rsidR="006C1BD3" w:rsidRPr="000D0943" w:rsidRDefault="006C1BD3" w:rsidP="006C1BD3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23</w:t>
            </w:r>
          </w:p>
        </w:tc>
        <w:tc>
          <w:tcPr>
            <w:tcW w:w="1322" w:type="dxa"/>
            <w:shd w:val="clear" w:color="auto" w:fill="FFC000"/>
            <w:noWrap/>
            <w:hideMark/>
          </w:tcPr>
          <w:p w14:paraId="6BD58140" w14:textId="6E43AE16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20.2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78CC549B" w14:textId="36661AFC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24.5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51D6AEED" w14:textId="796BE5B3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22.0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3401943D" w14:textId="39458D03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26.5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3BA0AF58" w14:textId="6D29DFCF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22.7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1E738BE0" w14:textId="02EB0E23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28.0</w:t>
            </w:r>
          </w:p>
        </w:tc>
      </w:tr>
      <w:tr w:rsidR="00571965" w:rsidRPr="000D0943" w14:paraId="78C74A4E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48A7031C" w14:textId="77777777" w:rsidR="006C1BD3" w:rsidRPr="000D0943" w:rsidRDefault="006C1BD3" w:rsidP="006C1BD3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24</w:t>
            </w:r>
          </w:p>
        </w:tc>
        <w:tc>
          <w:tcPr>
            <w:tcW w:w="1322" w:type="dxa"/>
            <w:shd w:val="clear" w:color="auto" w:fill="FFC000"/>
            <w:noWrap/>
            <w:hideMark/>
          </w:tcPr>
          <w:p w14:paraId="4A2F35D1" w14:textId="61718593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21.3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10307B4E" w14:textId="3487F782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25.6</w:t>
            </w:r>
          </w:p>
        </w:tc>
        <w:tc>
          <w:tcPr>
            <w:tcW w:w="1321" w:type="dxa"/>
            <w:shd w:val="clear" w:color="auto" w:fill="FFC000"/>
            <w:noWrap/>
            <w:hideMark/>
          </w:tcPr>
          <w:p w14:paraId="2EF713CA" w14:textId="2CBBC003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23.6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57BEE58D" w14:textId="618E59A0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28.4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517942C4" w14:textId="0B0647BC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24.8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34032C4D" w14:textId="4FCF0492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31.5</w:t>
            </w:r>
          </w:p>
        </w:tc>
      </w:tr>
      <w:tr w:rsidR="00571965" w:rsidRPr="000D0943" w14:paraId="49D0F69E" w14:textId="77777777" w:rsidTr="00FC615C">
        <w:trPr>
          <w:trHeight w:val="345"/>
        </w:trPr>
        <w:tc>
          <w:tcPr>
            <w:tcW w:w="1690" w:type="dxa"/>
            <w:noWrap/>
            <w:hideMark/>
          </w:tcPr>
          <w:p w14:paraId="107A855B" w14:textId="77777777" w:rsidR="006C1BD3" w:rsidRPr="000D0943" w:rsidRDefault="006C1BD3" w:rsidP="006C1BD3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25</w:t>
            </w:r>
          </w:p>
        </w:tc>
        <w:tc>
          <w:tcPr>
            <w:tcW w:w="1322" w:type="dxa"/>
            <w:shd w:val="clear" w:color="auto" w:fill="FFC000"/>
            <w:noWrap/>
            <w:hideMark/>
          </w:tcPr>
          <w:p w14:paraId="475AA0A4" w14:textId="1CFCBBD9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23.2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7AD19056" w14:textId="10E615C2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28.1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549B2E80" w14:textId="7BFF7693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27.5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6053B6B2" w14:textId="275D36B8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33.1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0694AE79" w14:textId="78457746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30.5</w:t>
            </w:r>
          </w:p>
        </w:tc>
        <w:tc>
          <w:tcPr>
            <w:tcW w:w="1321" w:type="dxa"/>
            <w:noWrap/>
            <w:hideMark/>
          </w:tcPr>
          <w:p w14:paraId="10F60957" w14:textId="6F0E571E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571965" w:rsidRPr="000D0943" w14:paraId="690674A3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7091E516" w14:textId="77777777" w:rsidR="006C1BD3" w:rsidRPr="000D0943" w:rsidRDefault="006C1BD3" w:rsidP="006C1BD3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26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280E6718" w14:textId="37B26C93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24.1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4B95BEFD" w14:textId="2B205A89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29.2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4ACCBD63" w14:textId="4DDC8C5B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29.9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2B8A51C3" w14:textId="4A776FD7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36.5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746F74A9" w14:textId="218A412F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35.3</w:t>
            </w:r>
          </w:p>
        </w:tc>
        <w:tc>
          <w:tcPr>
            <w:tcW w:w="1321" w:type="dxa"/>
            <w:noWrap/>
            <w:hideMark/>
          </w:tcPr>
          <w:p w14:paraId="72DB7AE4" w14:textId="4614A182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6C1BD3" w:rsidRPr="000D0943" w14:paraId="7517B40F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37B57C23" w14:textId="77777777" w:rsidR="006C1BD3" w:rsidRPr="000D0943" w:rsidRDefault="006C1BD3" w:rsidP="006C1BD3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27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48682C45" w14:textId="20901DF7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28.0</w:t>
            </w:r>
          </w:p>
        </w:tc>
        <w:tc>
          <w:tcPr>
            <w:tcW w:w="1321" w:type="dxa"/>
            <w:noWrap/>
            <w:hideMark/>
          </w:tcPr>
          <w:p w14:paraId="5F773FF0" w14:textId="78EC0B42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35.4</w:t>
            </w:r>
          </w:p>
        </w:tc>
        <w:tc>
          <w:tcPr>
            <w:tcW w:w="1321" w:type="dxa"/>
            <w:noWrap/>
            <w:hideMark/>
          </w:tcPr>
          <w:p w14:paraId="7CDCB11A" w14:textId="3ED639BE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39832742" w14:textId="1FB025F4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7785EFB5" w14:textId="545C69AE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849DFB3" w14:textId="0EF5518F" w:rsidR="006C1BD3" w:rsidRPr="000D0943" w:rsidRDefault="006C1BD3" w:rsidP="006C1BD3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</w:tbl>
    <w:p w14:paraId="4A9BD42B" w14:textId="77777777" w:rsidR="008E5C09" w:rsidRPr="000D0943" w:rsidRDefault="008E5C09" w:rsidP="008E5C09">
      <w:pPr>
        <w:rPr>
          <w:lang w:val="en-GB"/>
        </w:rPr>
      </w:pPr>
    </w:p>
    <w:p w14:paraId="1BA49B6F" w14:textId="77777777" w:rsidR="00014C29" w:rsidRPr="000D0943" w:rsidRDefault="00014C29" w:rsidP="00014C29">
      <w:pPr>
        <w:pStyle w:val="RAN4H3"/>
        <w:rPr>
          <w:lang w:val="en-GB"/>
        </w:rPr>
      </w:pPr>
      <w:r w:rsidRPr="000D0943">
        <w:rPr>
          <w:lang w:val="en-GB"/>
        </w:rPr>
        <w:t>Rank 2</w:t>
      </w:r>
    </w:p>
    <w:p w14:paraId="15488C88" w14:textId="77777777" w:rsidR="00014C29" w:rsidRPr="000D0943" w:rsidRDefault="00014C29" w:rsidP="00014C29">
      <w:pPr>
        <w:rPr>
          <w:lang w:val="en-GB"/>
        </w:rPr>
      </w:pPr>
    </w:p>
    <w:p w14:paraId="6B81820A" w14:textId="77777777" w:rsidR="006C1BD3" w:rsidRPr="000D0943" w:rsidRDefault="006C1BD3" w:rsidP="006C1BD3">
      <w:pPr>
        <w:pStyle w:val="RAN4H2"/>
        <w:numPr>
          <w:ilvl w:val="0"/>
          <w:numId w:val="0"/>
        </w:numPr>
        <w:ind w:left="431" w:hanging="431"/>
        <w:rPr>
          <w:lang w:val="en-GB"/>
        </w:rPr>
      </w:pPr>
    </w:p>
    <w:p w14:paraId="6266B1E4" w14:textId="77777777" w:rsidR="006C1BD3" w:rsidRPr="000D0943" w:rsidRDefault="006C1BD3" w:rsidP="006C1BD3">
      <w:pPr>
        <w:rPr>
          <w:lang w:val="en-GB"/>
        </w:rPr>
      </w:pPr>
    </w:p>
    <w:p w14:paraId="18C36633" w14:textId="52344640" w:rsidR="006C1BD3" w:rsidRPr="000D0943" w:rsidRDefault="006C1BD3" w:rsidP="006C1BD3">
      <w:pPr>
        <w:pStyle w:val="Caption"/>
        <w:keepNext/>
        <w:rPr>
          <w:lang w:val="en-GB"/>
        </w:rPr>
      </w:pPr>
      <w:r w:rsidRPr="000D0943">
        <w:rPr>
          <w:lang w:val="en-GB"/>
        </w:rPr>
        <w:lastRenderedPageBreak/>
        <w:t xml:space="preserve">Table </w:t>
      </w:r>
      <w:r w:rsidRPr="000D0943">
        <w:rPr>
          <w:lang w:val="en-GB"/>
        </w:rPr>
        <w:fldChar w:fldCharType="begin"/>
      </w:r>
      <w:r w:rsidRPr="000D0943">
        <w:rPr>
          <w:lang w:val="en-GB"/>
        </w:rPr>
        <w:instrText xml:space="preserve"> SEQ Table \* ARABIC </w:instrText>
      </w:r>
      <w:r w:rsidRPr="000D0943">
        <w:rPr>
          <w:lang w:val="en-GB"/>
        </w:rPr>
        <w:fldChar w:fldCharType="separate"/>
      </w:r>
      <w:r w:rsidR="00714F9E">
        <w:rPr>
          <w:noProof/>
          <w:lang w:val="en-GB"/>
        </w:rPr>
        <w:t>4</w:t>
      </w:r>
      <w:r w:rsidRPr="000D0943">
        <w:rPr>
          <w:lang w:val="en-GB"/>
        </w:rPr>
        <w:fldChar w:fldCharType="end"/>
      </w:r>
      <w:r w:rsidRPr="000D0943">
        <w:rPr>
          <w:lang w:val="en-GB"/>
        </w:rPr>
        <w:t xml:space="preserve"> : TDLA 30-10 256QAM UL, 100 MHz, 1 DMRS + PTRS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0"/>
        <w:gridCol w:w="1322"/>
        <w:gridCol w:w="1321"/>
        <w:gridCol w:w="1321"/>
        <w:gridCol w:w="1321"/>
        <w:gridCol w:w="1321"/>
        <w:gridCol w:w="1321"/>
      </w:tblGrid>
      <w:tr w:rsidR="006C1BD3" w:rsidRPr="000D0943" w14:paraId="24D5C0AE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1B347B5C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PN Model</w:t>
            </w:r>
          </w:p>
        </w:tc>
        <w:tc>
          <w:tcPr>
            <w:tcW w:w="2643" w:type="dxa"/>
            <w:gridSpan w:val="2"/>
            <w:noWrap/>
            <w:hideMark/>
          </w:tcPr>
          <w:p w14:paraId="476D412D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No PN</w:t>
            </w:r>
          </w:p>
        </w:tc>
        <w:tc>
          <w:tcPr>
            <w:tcW w:w="2642" w:type="dxa"/>
            <w:gridSpan w:val="2"/>
            <w:noWrap/>
            <w:hideMark/>
          </w:tcPr>
          <w:p w14:paraId="456A437F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38.808 Set1</w:t>
            </w:r>
          </w:p>
        </w:tc>
        <w:tc>
          <w:tcPr>
            <w:tcW w:w="2642" w:type="dxa"/>
            <w:gridSpan w:val="2"/>
            <w:noWrap/>
            <w:hideMark/>
          </w:tcPr>
          <w:p w14:paraId="18AC4B69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R1162885</w:t>
            </w:r>
          </w:p>
        </w:tc>
      </w:tr>
      <w:tr w:rsidR="006C1BD3" w:rsidRPr="000D0943" w14:paraId="37C57D97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374D9C44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SINR [dB] @ TP</w:t>
            </w:r>
          </w:p>
        </w:tc>
        <w:tc>
          <w:tcPr>
            <w:tcW w:w="1322" w:type="dxa"/>
            <w:noWrap/>
            <w:hideMark/>
          </w:tcPr>
          <w:p w14:paraId="3770BA5D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7AAA5D92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  <w:tc>
          <w:tcPr>
            <w:tcW w:w="1321" w:type="dxa"/>
            <w:noWrap/>
            <w:hideMark/>
          </w:tcPr>
          <w:p w14:paraId="74D4976E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1AC25EA9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  <w:tc>
          <w:tcPr>
            <w:tcW w:w="1321" w:type="dxa"/>
            <w:noWrap/>
            <w:hideMark/>
          </w:tcPr>
          <w:p w14:paraId="2DB62B13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409F3BCA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</w:tr>
      <w:tr w:rsidR="00D16334" w:rsidRPr="000D0943" w14:paraId="698DE706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2E6FCF17" w14:textId="77777777" w:rsidR="00D16334" w:rsidRPr="000D0943" w:rsidRDefault="00D16334" w:rsidP="00D16334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 xml:space="preserve"> MCS 20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126878E7" w14:textId="568ED2E1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25.9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4CF2FDB3" w14:textId="7A0B4B12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30.2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20FB9651" w14:textId="63A54AD6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28.0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6EC2768B" w14:textId="2235227B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34.3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354A9986" w14:textId="0AE943EB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29.7</w:t>
            </w:r>
          </w:p>
        </w:tc>
        <w:tc>
          <w:tcPr>
            <w:tcW w:w="1321" w:type="dxa"/>
            <w:noWrap/>
            <w:hideMark/>
          </w:tcPr>
          <w:p w14:paraId="09F07A3B" w14:textId="5FFBD053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D16334" w:rsidRPr="000D0943" w14:paraId="6992A13C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03E4B6DD" w14:textId="77777777" w:rsidR="00D16334" w:rsidRPr="000D0943" w:rsidRDefault="00D16334" w:rsidP="00D16334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21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7847DC0D" w14:textId="2DEB43FE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27.6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77D1DF85" w14:textId="448C5D73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32.8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4978FACF" w14:textId="44BA464A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30.6</w:t>
            </w:r>
          </w:p>
        </w:tc>
        <w:tc>
          <w:tcPr>
            <w:tcW w:w="1321" w:type="dxa"/>
            <w:noWrap/>
            <w:hideMark/>
          </w:tcPr>
          <w:p w14:paraId="413ABD07" w14:textId="38D694F2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0572899E" w14:textId="3CD14903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32.3</w:t>
            </w:r>
          </w:p>
        </w:tc>
        <w:tc>
          <w:tcPr>
            <w:tcW w:w="1321" w:type="dxa"/>
            <w:noWrap/>
            <w:hideMark/>
          </w:tcPr>
          <w:p w14:paraId="16161E3C" w14:textId="2164F611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D16334" w:rsidRPr="000D0943" w14:paraId="431C11CC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394078E7" w14:textId="77777777" w:rsidR="00D16334" w:rsidRPr="000D0943" w:rsidRDefault="00D16334" w:rsidP="00D16334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22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796B044A" w14:textId="031FF0FA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29.1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19908AF0" w14:textId="05BCF3B4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35.5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592EDCFF" w14:textId="2951A3CA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33.6</w:t>
            </w:r>
          </w:p>
        </w:tc>
        <w:tc>
          <w:tcPr>
            <w:tcW w:w="1321" w:type="dxa"/>
            <w:noWrap/>
            <w:hideMark/>
          </w:tcPr>
          <w:p w14:paraId="75E10B3C" w14:textId="301AC4CD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5578EC84" w14:textId="30D8B035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37.5</w:t>
            </w:r>
          </w:p>
        </w:tc>
        <w:tc>
          <w:tcPr>
            <w:tcW w:w="1321" w:type="dxa"/>
            <w:noWrap/>
            <w:hideMark/>
          </w:tcPr>
          <w:p w14:paraId="1B165733" w14:textId="2A56EA77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D16334" w:rsidRPr="000D0943" w14:paraId="6F255EF5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26E3A9E2" w14:textId="77777777" w:rsidR="00D16334" w:rsidRPr="000D0943" w:rsidRDefault="00D16334" w:rsidP="00D16334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23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06F916BA" w14:textId="7D66484D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31.5</w:t>
            </w:r>
          </w:p>
        </w:tc>
        <w:tc>
          <w:tcPr>
            <w:tcW w:w="1321" w:type="dxa"/>
            <w:noWrap/>
            <w:hideMark/>
          </w:tcPr>
          <w:p w14:paraId="1CE985F6" w14:textId="46804AA6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45C4DE2C" w14:textId="58492E6A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2C8C137B" w14:textId="651F5802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14D412D4" w14:textId="1668F819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26E30AE3" w14:textId="01989578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D16334" w:rsidRPr="000D0943" w14:paraId="2AEBA18C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07B8DB90" w14:textId="77777777" w:rsidR="00D16334" w:rsidRPr="000D0943" w:rsidRDefault="00D16334" w:rsidP="00D16334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24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59CBCED8" w14:textId="145C1B75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37.9</w:t>
            </w:r>
          </w:p>
        </w:tc>
        <w:tc>
          <w:tcPr>
            <w:tcW w:w="1321" w:type="dxa"/>
            <w:noWrap/>
            <w:hideMark/>
          </w:tcPr>
          <w:p w14:paraId="7ACB22C3" w14:textId="14ED9CD0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5E017B10" w14:textId="3DC519EF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79DB0820" w14:textId="5BDBD5BE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2D3A25E" w14:textId="75EC8C47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C08DBF8" w14:textId="206AC9E8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D16334" w:rsidRPr="000D0943" w14:paraId="5B253928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2CA1336E" w14:textId="77777777" w:rsidR="00D16334" w:rsidRPr="000D0943" w:rsidRDefault="00D16334" w:rsidP="00D16334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25</w:t>
            </w:r>
          </w:p>
        </w:tc>
        <w:tc>
          <w:tcPr>
            <w:tcW w:w="1322" w:type="dxa"/>
            <w:noWrap/>
            <w:hideMark/>
          </w:tcPr>
          <w:p w14:paraId="3F3EC5F2" w14:textId="4B4E6D9E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63CBD96" w14:textId="3F34E187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43421A2E" w14:textId="6981B4A0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59F325C2" w14:textId="54E3A1CA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5FFC7584" w14:textId="3312B257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73353453" w14:textId="7C0DB119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D16334" w:rsidRPr="000D0943" w14:paraId="0CA080CA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3E0E87AD" w14:textId="77777777" w:rsidR="00D16334" w:rsidRPr="000D0943" w:rsidRDefault="00D16334" w:rsidP="00D16334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26</w:t>
            </w:r>
          </w:p>
        </w:tc>
        <w:tc>
          <w:tcPr>
            <w:tcW w:w="1322" w:type="dxa"/>
            <w:noWrap/>
            <w:hideMark/>
          </w:tcPr>
          <w:p w14:paraId="4E77D103" w14:textId="7C3F31EC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59A3FC5" w14:textId="6A784C3E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98D670B" w14:textId="5D90E1F5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70B70236" w14:textId="24D378FA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37DCBD11" w14:textId="0367AA2B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2A4DFAF0" w14:textId="54525147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D16334" w:rsidRPr="000D0943" w14:paraId="7137FA4B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04797052" w14:textId="77777777" w:rsidR="00D16334" w:rsidRPr="000D0943" w:rsidRDefault="00D16334" w:rsidP="00D16334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27</w:t>
            </w:r>
          </w:p>
        </w:tc>
        <w:tc>
          <w:tcPr>
            <w:tcW w:w="1322" w:type="dxa"/>
            <w:noWrap/>
            <w:hideMark/>
          </w:tcPr>
          <w:p w14:paraId="41D6B056" w14:textId="5A50A783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437B612" w14:textId="56EF4E71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4850C0C8" w14:textId="0158E06F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5D00963E" w14:textId="1D25F94D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7A909D57" w14:textId="4148F8CD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18F10420" w14:textId="1846CFE8" w:rsidR="00D16334" w:rsidRPr="000D0943" w:rsidRDefault="00D16334" w:rsidP="00D16334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</w:tbl>
    <w:p w14:paraId="0B89F1B5" w14:textId="77777777" w:rsidR="006C1BD3" w:rsidRPr="000D0943" w:rsidRDefault="006C1BD3" w:rsidP="006C1BD3">
      <w:pPr>
        <w:rPr>
          <w:lang w:val="en-GB"/>
        </w:rPr>
      </w:pPr>
    </w:p>
    <w:p w14:paraId="2A8132B2" w14:textId="77777777" w:rsidR="006C1BD3" w:rsidRPr="000D0943" w:rsidRDefault="006C1BD3" w:rsidP="006C1BD3">
      <w:pPr>
        <w:rPr>
          <w:lang w:val="en-GB"/>
        </w:rPr>
      </w:pPr>
    </w:p>
    <w:p w14:paraId="39829E39" w14:textId="0947BD4D" w:rsidR="006C1BD3" w:rsidRPr="000D0943" w:rsidRDefault="006C1BD3" w:rsidP="006C1BD3">
      <w:pPr>
        <w:pStyle w:val="Caption"/>
        <w:keepNext/>
        <w:rPr>
          <w:lang w:val="en-GB"/>
        </w:rPr>
      </w:pPr>
      <w:r w:rsidRPr="000D0943">
        <w:rPr>
          <w:lang w:val="en-GB"/>
        </w:rPr>
        <w:t xml:space="preserve">Table </w:t>
      </w:r>
      <w:r w:rsidRPr="000D0943">
        <w:rPr>
          <w:lang w:val="en-GB"/>
        </w:rPr>
        <w:fldChar w:fldCharType="begin"/>
      </w:r>
      <w:r w:rsidRPr="000D0943">
        <w:rPr>
          <w:lang w:val="en-GB"/>
        </w:rPr>
        <w:instrText xml:space="preserve"> SEQ Table \* ARABIC </w:instrText>
      </w:r>
      <w:r w:rsidRPr="000D0943">
        <w:rPr>
          <w:lang w:val="en-GB"/>
        </w:rPr>
        <w:fldChar w:fldCharType="separate"/>
      </w:r>
      <w:r w:rsidR="00714F9E">
        <w:rPr>
          <w:noProof/>
          <w:lang w:val="en-GB"/>
        </w:rPr>
        <w:t>5</w:t>
      </w:r>
      <w:r w:rsidRPr="000D0943">
        <w:rPr>
          <w:lang w:val="en-GB"/>
        </w:rPr>
        <w:fldChar w:fldCharType="end"/>
      </w:r>
      <w:r w:rsidRPr="000D0943">
        <w:rPr>
          <w:lang w:val="en-GB"/>
        </w:rPr>
        <w:t xml:space="preserve"> : TDLA 30-10 256QAM UL, 50 MHz, 1 DMRS + PTRS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0"/>
        <w:gridCol w:w="1322"/>
        <w:gridCol w:w="1321"/>
        <w:gridCol w:w="1321"/>
        <w:gridCol w:w="1321"/>
        <w:gridCol w:w="1321"/>
        <w:gridCol w:w="1321"/>
      </w:tblGrid>
      <w:tr w:rsidR="006C1BD3" w:rsidRPr="000D0943" w14:paraId="4C2E5355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62FCB617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PN Model</w:t>
            </w:r>
          </w:p>
        </w:tc>
        <w:tc>
          <w:tcPr>
            <w:tcW w:w="2643" w:type="dxa"/>
            <w:gridSpan w:val="2"/>
            <w:noWrap/>
            <w:hideMark/>
          </w:tcPr>
          <w:p w14:paraId="13E271D7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No PN</w:t>
            </w:r>
          </w:p>
        </w:tc>
        <w:tc>
          <w:tcPr>
            <w:tcW w:w="2642" w:type="dxa"/>
            <w:gridSpan w:val="2"/>
            <w:noWrap/>
            <w:hideMark/>
          </w:tcPr>
          <w:p w14:paraId="713604A4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38.808 Set1</w:t>
            </w:r>
          </w:p>
        </w:tc>
        <w:tc>
          <w:tcPr>
            <w:tcW w:w="2642" w:type="dxa"/>
            <w:gridSpan w:val="2"/>
            <w:noWrap/>
            <w:hideMark/>
          </w:tcPr>
          <w:p w14:paraId="405D08FB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R1162885</w:t>
            </w:r>
          </w:p>
        </w:tc>
      </w:tr>
      <w:tr w:rsidR="006C1BD3" w:rsidRPr="000D0943" w14:paraId="61DE6EAE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283FCF07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SINR [dB] @ TP</w:t>
            </w:r>
          </w:p>
        </w:tc>
        <w:tc>
          <w:tcPr>
            <w:tcW w:w="1322" w:type="dxa"/>
            <w:noWrap/>
            <w:hideMark/>
          </w:tcPr>
          <w:p w14:paraId="32F60FA4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24C2E716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  <w:tc>
          <w:tcPr>
            <w:tcW w:w="1321" w:type="dxa"/>
            <w:noWrap/>
            <w:hideMark/>
          </w:tcPr>
          <w:p w14:paraId="64280F08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6FD59027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  <w:tc>
          <w:tcPr>
            <w:tcW w:w="1321" w:type="dxa"/>
            <w:noWrap/>
            <w:hideMark/>
          </w:tcPr>
          <w:p w14:paraId="6F0817BC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70%</w:t>
            </w:r>
          </w:p>
        </w:tc>
        <w:tc>
          <w:tcPr>
            <w:tcW w:w="1321" w:type="dxa"/>
            <w:noWrap/>
            <w:hideMark/>
          </w:tcPr>
          <w:p w14:paraId="248372F9" w14:textId="77777777" w:rsidR="006C1BD3" w:rsidRPr="000D0943" w:rsidRDefault="006C1BD3" w:rsidP="001A79DA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95%</w:t>
            </w:r>
          </w:p>
        </w:tc>
      </w:tr>
      <w:tr w:rsidR="009864B2" w:rsidRPr="000D0943" w14:paraId="47B3D9EA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2D48FA34" w14:textId="77777777" w:rsidR="009864B2" w:rsidRPr="000D0943" w:rsidRDefault="009864B2" w:rsidP="009864B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 xml:space="preserve"> MCS 20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63B3736E" w14:textId="4DFE48D2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25.9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76603B4B" w14:textId="40C6B766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31.7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64CFA182" w14:textId="3AB9B5B1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27.8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0C73DC69" w14:textId="12F069AA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37.3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53DB5600" w14:textId="596A7C9F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28.5</w:t>
            </w:r>
          </w:p>
        </w:tc>
        <w:tc>
          <w:tcPr>
            <w:tcW w:w="1321" w:type="dxa"/>
            <w:noWrap/>
            <w:hideMark/>
          </w:tcPr>
          <w:p w14:paraId="207F1E23" w14:textId="3E75F44A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43.7</w:t>
            </w:r>
          </w:p>
        </w:tc>
      </w:tr>
      <w:tr w:rsidR="009864B2" w:rsidRPr="000D0943" w14:paraId="0CF0B898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59BBBE7F" w14:textId="77777777" w:rsidR="009864B2" w:rsidRPr="000D0943" w:rsidRDefault="009864B2" w:rsidP="009864B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21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1287FBD6" w14:textId="2CB40973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26.5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05D4F13A" w14:textId="242DD3BB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32.7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5536DF30" w14:textId="32977A59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28.8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351D1938" w14:textId="6650D65A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41.5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385D3896" w14:textId="0A8216B8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29.5</w:t>
            </w:r>
          </w:p>
        </w:tc>
        <w:tc>
          <w:tcPr>
            <w:tcW w:w="1321" w:type="dxa"/>
            <w:noWrap/>
            <w:hideMark/>
          </w:tcPr>
          <w:p w14:paraId="6B5091A8" w14:textId="29CFF4D2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9864B2" w:rsidRPr="000D0943" w14:paraId="47B2F2C8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09E65BB1" w14:textId="77777777" w:rsidR="009864B2" w:rsidRPr="000D0943" w:rsidRDefault="009864B2" w:rsidP="009864B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22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655838D1" w14:textId="74F32AF8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28.8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04888784" w14:textId="1BE343B9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37.3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04C3816A" w14:textId="2634A62F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32.7</w:t>
            </w:r>
          </w:p>
        </w:tc>
        <w:tc>
          <w:tcPr>
            <w:tcW w:w="1321" w:type="dxa"/>
            <w:noWrap/>
            <w:hideMark/>
          </w:tcPr>
          <w:p w14:paraId="5B48644C" w14:textId="1B4EA1E4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shd w:val="clear" w:color="auto" w:fill="FF0000"/>
            <w:noWrap/>
            <w:hideMark/>
          </w:tcPr>
          <w:p w14:paraId="033C9892" w14:textId="1027A8EC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34.8</w:t>
            </w:r>
          </w:p>
        </w:tc>
        <w:tc>
          <w:tcPr>
            <w:tcW w:w="1321" w:type="dxa"/>
            <w:noWrap/>
            <w:hideMark/>
          </w:tcPr>
          <w:p w14:paraId="46B5CE2A" w14:textId="6A7012FB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9864B2" w:rsidRPr="000D0943" w14:paraId="00549E4E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3718C51D" w14:textId="77777777" w:rsidR="009864B2" w:rsidRPr="000D0943" w:rsidRDefault="009864B2" w:rsidP="009864B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23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4C4EB6F0" w14:textId="3857C937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31.2</w:t>
            </w:r>
          </w:p>
        </w:tc>
        <w:tc>
          <w:tcPr>
            <w:tcW w:w="1321" w:type="dxa"/>
            <w:noWrap/>
            <w:hideMark/>
          </w:tcPr>
          <w:p w14:paraId="02CCE105" w14:textId="12A922F8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08E12967" w14:textId="4815D524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40.1</w:t>
            </w:r>
          </w:p>
        </w:tc>
        <w:tc>
          <w:tcPr>
            <w:tcW w:w="1321" w:type="dxa"/>
            <w:noWrap/>
            <w:hideMark/>
          </w:tcPr>
          <w:p w14:paraId="40FE0AD2" w14:textId="45FCE7FA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CF1DFD0" w14:textId="78834764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16240EB3" w14:textId="1C1821D9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9864B2" w:rsidRPr="000D0943" w14:paraId="011E7665" w14:textId="77777777" w:rsidTr="00571965">
        <w:trPr>
          <w:trHeight w:val="345"/>
        </w:trPr>
        <w:tc>
          <w:tcPr>
            <w:tcW w:w="1690" w:type="dxa"/>
            <w:noWrap/>
            <w:hideMark/>
          </w:tcPr>
          <w:p w14:paraId="4949CF6E" w14:textId="77777777" w:rsidR="009864B2" w:rsidRPr="000D0943" w:rsidRDefault="009864B2" w:rsidP="009864B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24</w:t>
            </w:r>
          </w:p>
        </w:tc>
        <w:tc>
          <w:tcPr>
            <w:tcW w:w="1322" w:type="dxa"/>
            <w:shd w:val="clear" w:color="auto" w:fill="FF0000"/>
            <w:noWrap/>
            <w:hideMark/>
          </w:tcPr>
          <w:p w14:paraId="2FA7988A" w14:textId="33D9532F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34.1</w:t>
            </w:r>
          </w:p>
        </w:tc>
        <w:tc>
          <w:tcPr>
            <w:tcW w:w="1321" w:type="dxa"/>
            <w:noWrap/>
            <w:hideMark/>
          </w:tcPr>
          <w:p w14:paraId="4B93A55F" w14:textId="7A0B4319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7A3C1309" w14:textId="0DCFD518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DB34531" w14:textId="0EBFC874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11724BA2" w14:textId="4D837E0E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8CC4FCE" w14:textId="1B3E1D38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9864B2" w:rsidRPr="000D0943" w14:paraId="4009FECC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08B0AB08" w14:textId="77777777" w:rsidR="009864B2" w:rsidRPr="000D0943" w:rsidRDefault="009864B2" w:rsidP="009864B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25</w:t>
            </w:r>
          </w:p>
        </w:tc>
        <w:tc>
          <w:tcPr>
            <w:tcW w:w="1322" w:type="dxa"/>
            <w:noWrap/>
            <w:hideMark/>
          </w:tcPr>
          <w:p w14:paraId="7C9DF712" w14:textId="76CC1A2E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531C567A" w14:textId="4007A884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012E5BF8" w14:textId="10C05BE6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A8ADDCE" w14:textId="0BA67820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C6C2830" w14:textId="1E24AB86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0C4EA483" w14:textId="28A2F973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9864B2" w:rsidRPr="000D0943" w14:paraId="435E51B0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5A809D58" w14:textId="77777777" w:rsidR="009864B2" w:rsidRPr="000D0943" w:rsidRDefault="009864B2" w:rsidP="009864B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26</w:t>
            </w:r>
          </w:p>
        </w:tc>
        <w:tc>
          <w:tcPr>
            <w:tcW w:w="1322" w:type="dxa"/>
            <w:noWrap/>
            <w:hideMark/>
          </w:tcPr>
          <w:p w14:paraId="13210C84" w14:textId="6CB5A42C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75E9EBBB" w14:textId="27F5DBE5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2A056596" w14:textId="4364756A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2C1700B0" w14:textId="17D2EF96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09822793" w14:textId="6E9E4870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134D864" w14:textId="4B564CA6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  <w:tr w:rsidR="009864B2" w:rsidRPr="000D0943" w14:paraId="394F65F7" w14:textId="77777777" w:rsidTr="001A79DA">
        <w:trPr>
          <w:trHeight w:val="345"/>
        </w:trPr>
        <w:tc>
          <w:tcPr>
            <w:tcW w:w="1690" w:type="dxa"/>
            <w:noWrap/>
            <w:hideMark/>
          </w:tcPr>
          <w:p w14:paraId="1470B338" w14:textId="77777777" w:rsidR="009864B2" w:rsidRPr="000D0943" w:rsidRDefault="009864B2" w:rsidP="009864B2">
            <w:pPr>
              <w:pStyle w:val="TAH"/>
              <w:rPr>
                <w:lang w:val="en-GB"/>
              </w:rPr>
            </w:pPr>
            <w:r w:rsidRPr="000D0943">
              <w:rPr>
                <w:lang w:val="en-GB"/>
              </w:rPr>
              <w:t>MCS 27</w:t>
            </w:r>
          </w:p>
        </w:tc>
        <w:tc>
          <w:tcPr>
            <w:tcW w:w="1322" w:type="dxa"/>
            <w:noWrap/>
            <w:hideMark/>
          </w:tcPr>
          <w:p w14:paraId="42981C7F" w14:textId="2129C7A9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608A13F8" w14:textId="79F36EA7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2C2CF726" w14:textId="2490877C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54122F6A" w14:textId="40FBF7AE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58B1E1B4" w14:textId="15E9915E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  <w:tc>
          <w:tcPr>
            <w:tcW w:w="1321" w:type="dxa"/>
            <w:noWrap/>
            <w:hideMark/>
          </w:tcPr>
          <w:p w14:paraId="3B2C9B52" w14:textId="443C263B" w:rsidR="009864B2" w:rsidRPr="000D0943" w:rsidRDefault="009864B2" w:rsidP="009864B2">
            <w:pPr>
              <w:pStyle w:val="TAC"/>
              <w:rPr>
                <w:lang w:val="en-GB"/>
              </w:rPr>
            </w:pPr>
            <w:r w:rsidRPr="000D0943">
              <w:rPr>
                <w:lang w:val="en-GB"/>
              </w:rPr>
              <w:t>NaN</w:t>
            </w:r>
          </w:p>
        </w:tc>
      </w:tr>
    </w:tbl>
    <w:p w14:paraId="5B7E8DB0" w14:textId="77777777" w:rsidR="006C1BD3" w:rsidRPr="000D0943" w:rsidRDefault="006C1BD3" w:rsidP="006C1BD3">
      <w:pPr>
        <w:rPr>
          <w:lang w:val="en-GB"/>
        </w:rPr>
      </w:pPr>
    </w:p>
    <w:p w14:paraId="7C4D9505" w14:textId="26DE2DCA" w:rsidR="0094089B" w:rsidRPr="000D0943" w:rsidRDefault="00610660" w:rsidP="00263289">
      <w:pPr>
        <w:pStyle w:val="RAN4H2"/>
        <w:rPr>
          <w:lang w:val="en-GB"/>
        </w:rPr>
      </w:pPr>
      <w:r w:rsidRPr="000D0943">
        <w:rPr>
          <w:lang w:val="en-GB"/>
        </w:rPr>
        <w:t>TDLC 300-100</w:t>
      </w:r>
    </w:p>
    <w:p w14:paraId="19E6978B" w14:textId="49219F02" w:rsidR="00985A6F" w:rsidRPr="000D0943" w:rsidRDefault="00F54104" w:rsidP="00E6249D">
      <w:pPr>
        <w:rPr>
          <w:lang w:val="en-GB"/>
        </w:rPr>
      </w:pPr>
      <w:r w:rsidRPr="000D0943">
        <w:rPr>
          <w:lang w:val="en-GB"/>
        </w:rPr>
        <w:t xml:space="preserve">Simulations were conducted for TDLC 300-100 with </w:t>
      </w:r>
      <w:r w:rsidR="00E7395A" w:rsidRPr="000D0943">
        <w:rPr>
          <w:lang w:val="en-GB"/>
        </w:rPr>
        <w:t xml:space="preserve">Rank1, Rank2 with </w:t>
      </w:r>
      <w:r w:rsidR="00714F9E">
        <w:rPr>
          <w:lang w:val="en-GB"/>
        </w:rPr>
        <w:t xml:space="preserve">both </w:t>
      </w:r>
      <w:r w:rsidR="00E7395A" w:rsidRPr="000D0943">
        <w:rPr>
          <w:lang w:val="en-GB"/>
        </w:rPr>
        <w:t>2 DMRS and 1 DMRS+PTRS, for both 100 MHz and 50 MHz channel</w:t>
      </w:r>
      <w:r w:rsidR="004E393B" w:rsidRPr="000D0943">
        <w:rPr>
          <w:lang w:val="en-GB"/>
        </w:rPr>
        <w:t>s, for MCS 20-27 and it was found that no MCS provided achievable results.</w:t>
      </w:r>
    </w:p>
    <w:p w14:paraId="47EE6454" w14:textId="04A467B7" w:rsidR="004E393B" w:rsidRPr="000D0943" w:rsidRDefault="004E393B" w:rsidP="004E393B">
      <w:pPr>
        <w:pStyle w:val="RAN4observation0"/>
        <w:rPr>
          <w:lang w:val="en-GB"/>
        </w:rPr>
      </w:pPr>
      <w:bookmarkStart w:id="8" w:name="_Toc142057564"/>
      <w:r w:rsidRPr="000D0943">
        <w:rPr>
          <w:lang w:val="en-GB"/>
        </w:rPr>
        <w:t>UL 256QAM was not able to achieve 70% TPUT in TDLC300-100</w:t>
      </w:r>
      <w:bookmarkEnd w:id="8"/>
    </w:p>
    <w:p w14:paraId="37AEBE01" w14:textId="77777777" w:rsidR="00CD7492" w:rsidRPr="000D0943" w:rsidRDefault="00CD7492" w:rsidP="00A37002">
      <w:pPr>
        <w:pStyle w:val="RAN4H1"/>
        <w:rPr>
          <w:lang w:val="en-GB"/>
        </w:rPr>
      </w:pPr>
      <w:bookmarkStart w:id="9" w:name="_Toc116995848"/>
      <w:r w:rsidRPr="000D0943">
        <w:rPr>
          <w:lang w:val="en-GB"/>
        </w:rPr>
        <w:t>Conclusion</w:t>
      </w:r>
      <w:bookmarkEnd w:id="9"/>
    </w:p>
    <w:p w14:paraId="59E20394" w14:textId="6E17D9C3" w:rsidR="007C5971" w:rsidRPr="000D0943" w:rsidRDefault="00E164A5" w:rsidP="005C23A4">
      <w:pPr>
        <w:rPr>
          <w:lang w:val="en-GB"/>
        </w:rPr>
      </w:pPr>
      <w:r w:rsidRPr="000D0943">
        <w:rPr>
          <w:lang w:val="en-GB"/>
        </w:rPr>
        <w:t xml:space="preserve">Within this contribution we discuss the demodulation requirements for </w:t>
      </w:r>
      <w:r w:rsidR="00263289" w:rsidRPr="000D0943">
        <w:rPr>
          <w:lang w:val="en-GB"/>
        </w:rPr>
        <w:t>UL 256 QAM</w:t>
      </w:r>
      <w:r w:rsidRPr="000D0943">
        <w:rPr>
          <w:lang w:val="en-GB"/>
        </w:rPr>
        <w:t xml:space="preserve">. </w:t>
      </w:r>
    </w:p>
    <w:p w14:paraId="4EB025CC" w14:textId="333AAF05" w:rsidR="00E55751" w:rsidRPr="000D0943" w:rsidRDefault="008B0961" w:rsidP="00936159">
      <w:pPr>
        <w:rPr>
          <w:lang w:val="en-GB"/>
        </w:rPr>
      </w:pPr>
      <w:r w:rsidRPr="000D0943">
        <w:rPr>
          <w:lang w:val="en-GB"/>
        </w:rPr>
        <w:t>In the paper, t</w:t>
      </w:r>
      <w:r w:rsidR="005B4801" w:rsidRPr="000D0943">
        <w:rPr>
          <w:lang w:val="en-GB"/>
        </w:rPr>
        <w:t xml:space="preserve">he following Observations </w:t>
      </w:r>
      <w:r w:rsidR="002A26BD" w:rsidRPr="000D0943">
        <w:rPr>
          <w:lang w:val="en-GB"/>
        </w:rPr>
        <w:t xml:space="preserve">were </w:t>
      </w:r>
      <w:r w:rsidR="005B4801" w:rsidRPr="000D0943">
        <w:rPr>
          <w:lang w:val="en-GB"/>
        </w:rPr>
        <w:t>made:</w:t>
      </w:r>
    </w:p>
    <w:p w14:paraId="0E3C8482" w14:textId="175B8608" w:rsidR="00714F9E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0D0943">
        <w:rPr>
          <w:b/>
          <w:i/>
          <w:iCs/>
          <w:u w:val="single"/>
          <w:lang w:val="en-GB"/>
        </w:rPr>
        <w:fldChar w:fldCharType="begin"/>
      </w:r>
      <w:r w:rsidRPr="000D0943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0D0943">
        <w:rPr>
          <w:b/>
          <w:i/>
          <w:iCs/>
          <w:u w:val="single"/>
          <w:lang w:val="en-GB"/>
        </w:rPr>
        <w:fldChar w:fldCharType="separate"/>
      </w:r>
      <w:hyperlink w:anchor="_Toc142057564" w:history="1">
        <w:r w:rsidR="00714F9E" w:rsidRPr="009F61E9">
          <w:rPr>
            <w:rStyle w:val="Hyperlink"/>
            <w:b/>
            <w:noProof/>
            <w:lang w:val="en-GB"/>
          </w:rPr>
          <w:t>Observation 1:</w:t>
        </w:r>
        <w:r w:rsidR="00714F9E" w:rsidRPr="009F61E9">
          <w:rPr>
            <w:rStyle w:val="Hyperlink"/>
            <w:noProof/>
            <w:lang w:val="en-GB"/>
          </w:rPr>
          <w:t xml:space="preserve"> UL 256QAM was not able to achieve 70% TPUT in TDLC300-100</w:t>
        </w:r>
      </w:hyperlink>
    </w:p>
    <w:p w14:paraId="6E355DBC" w14:textId="42B43031" w:rsidR="00847264" w:rsidRPr="000D0943" w:rsidRDefault="00A4355E" w:rsidP="008C39F7">
      <w:pPr>
        <w:rPr>
          <w:lang w:val="en-GB"/>
        </w:rPr>
      </w:pPr>
      <w:r w:rsidRPr="000D0943">
        <w:rPr>
          <w:lang w:val="en-GB"/>
        </w:rPr>
        <w:fldChar w:fldCharType="end"/>
      </w:r>
      <w:bookmarkStart w:id="10" w:name="_Toc116995849"/>
    </w:p>
    <w:p w14:paraId="1059F880" w14:textId="77777777" w:rsidR="003B659E" w:rsidRPr="000D0943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GB"/>
        </w:rPr>
      </w:pPr>
      <w:r w:rsidRPr="000D0943">
        <w:rPr>
          <w:lang w:val="en-GB"/>
        </w:rPr>
        <w:lastRenderedPageBreak/>
        <w:t>References</w:t>
      </w:r>
      <w:bookmarkEnd w:id="10"/>
    </w:p>
    <w:p w14:paraId="0919F8FD" w14:textId="44CFCE04" w:rsidR="00F22CDF" w:rsidRPr="000D0943" w:rsidRDefault="00E6249D" w:rsidP="0020786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11" w:name="_Ref114500673"/>
      <w:bookmarkStart w:id="12" w:name="_Ref118336985"/>
      <w:bookmarkStart w:id="13" w:name="_Ref138944559"/>
      <w:bookmarkStart w:id="14" w:name="_Ref127179904"/>
      <w:bookmarkEnd w:id="11"/>
      <w:r w:rsidRPr="000D0943">
        <w:rPr>
          <w:lang w:val="en-GB"/>
        </w:rPr>
        <w:t xml:space="preserve">RP-222909 </w:t>
      </w:r>
      <w:r w:rsidR="003774C3" w:rsidRPr="000D0943">
        <w:rPr>
          <w:lang w:val="en-GB"/>
        </w:rPr>
        <w:t xml:space="preserve">Revised WID </w:t>
      </w:r>
      <w:bookmarkEnd w:id="12"/>
      <w:r w:rsidR="00F22CDF" w:rsidRPr="000D0943">
        <w:rPr>
          <w:lang w:val="en-GB"/>
        </w:rPr>
        <w:t>NR RF requirements enhancement for frequency range 2 (FR2), Phase 3, RAN</w:t>
      </w:r>
      <w:r w:rsidRPr="000D0943">
        <w:rPr>
          <w:lang w:val="en-GB"/>
        </w:rPr>
        <w:t>#98-e, December 2022</w:t>
      </w:r>
      <w:bookmarkEnd w:id="13"/>
    </w:p>
    <w:p w14:paraId="213198BD" w14:textId="29359ECD" w:rsidR="00207860" w:rsidRPr="000D0943" w:rsidRDefault="003774C3" w:rsidP="0020786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15" w:name="_Ref138944572"/>
      <w:r w:rsidRPr="000D0943">
        <w:rPr>
          <w:lang w:val="en-GB"/>
        </w:rPr>
        <w:t xml:space="preserve">TS 38.104 </w:t>
      </w:r>
      <w:r w:rsidR="00207860" w:rsidRPr="000D0943">
        <w:rPr>
          <w:lang w:val="en-GB"/>
        </w:rPr>
        <w:t>v18.</w:t>
      </w:r>
      <w:r w:rsidR="00D9048B" w:rsidRPr="000D0943">
        <w:rPr>
          <w:lang w:val="en-GB"/>
        </w:rPr>
        <w:t>1</w:t>
      </w:r>
      <w:r w:rsidR="00207860" w:rsidRPr="000D0943">
        <w:rPr>
          <w:lang w:val="en-GB"/>
        </w:rPr>
        <w:t xml:space="preserve">.0. Technical Specification Group Radio Access Network; NR; Base Station (BS) </w:t>
      </w:r>
      <w:r w:rsidR="00965D95" w:rsidRPr="000D0943">
        <w:rPr>
          <w:lang w:val="en-GB"/>
        </w:rPr>
        <w:t>radio transmission and reception</w:t>
      </w:r>
      <w:r w:rsidR="00207860" w:rsidRPr="000D0943">
        <w:rPr>
          <w:lang w:val="en-GB"/>
        </w:rPr>
        <w:t xml:space="preserve"> (Release 18). </w:t>
      </w:r>
      <w:r w:rsidR="00965D95" w:rsidRPr="000D0943">
        <w:rPr>
          <w:lang w:val="en-GB"/>
        </w:rPr>
        <w:t xml:space="preserve">March </w:t>
      </w:r>
      <w:r w:rsidR="00207860" w:rsidRPr="000D0943">
        <w:rPr>
          <w:lang w:val="en-GB"/>
        </w:rPr>
        <w:t>2023</w:t>
      </w:r>
      <w:bookmarkEnd w:id="14"/>
      <w:bookmarkEnd w:id="15"/>
    </w:p>
    <w:p w14:paraId="0C69144B" w14:textId="4D6BBE4B" w:rsidR="00787062" w:rsidRPr="000D0943" w:rsidRDefault="00787062" w:rsidP="00B73478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16" w:name="_Ref141268811"/>
      <w:r w:rsidRPr="000D0943">
        <w:rPr>
          <w:lang w:val="en-GB"/>
        </w:rPr>
        <w:t>TS 38.808</w:t>
      </w:r>
      <w:bookmarkEnd w:id="16"/>
      <w:r w:rsidR="004D7EB3" w:rsidRPr="000D0943">
        <w:rPr>
          <w:lang w:val="en-GB"/>
        </w:rPr>
        <w:t xml:space="preserve"> v17.0.0. </w:t>
      </w:r>
      <w:r w:rsidR="00EA7962" w:rsidRPr="000D0943">
        <w:rPr>
          <w:lang w:val="en-GB"/>
        </w:rPr>
        <w:t xml:space="preserve">Technical Specification Group Radio Access Network; </w:t>
      </w:r>
      <w:r w:rsidR="004D7EB3" w:rsidRPr="000D0943">
        <w:rPr>
          <w:lang w:val="en-GB"/>
        </w:rPr>
        <w:t>Study on supporting NR from 52.6 GHz to 71 GHz</w:t>
      </w:r>
      <w:r w:rsidR="00B73478" w:rsidRPr="000D0943">
        <w:rPr>
          <w:lang w:val="en-GB"/>
        </w:rPr>
        <w:t xml:space="preserve"> (Release 17). March 2021</w:t>
      </w:r>
    </w:p>
    <w:p w14:paraId="589E7AB2" w14:textId="736F78CA" w:rsidR="00787062" w:rsidRPr="000D0943" w:rsidRDefault="00442234" w:rsidP="0020786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GB"/>
        </w:rPr>
      </w:pPr>
      <w:bookmarkStart w:id="17" w:name="_Ref141268785"/>
      <w:r w:rsidRPr="000D0943">
        <w:rPr>
          <w:lang w:val="en-GB"/>
        </w:rPr>
        <w:t xml:space="preserve">R1-162885, </w:t>
      </w:r>
      <w:r w:rsidR="00C12765" w:rsidRPr="000D0943">
        <w:rPr>
          <w:lang w:val="en-GB"/>
        </w:rPr>
        <w:t>On the phase noise model for 5G New Radio evaluation, RAN1#84, Busan, Korea, April 2016</w:t>
      </w:r>
      <w:bookmarkEnd w:id="17"/>
    </w:p>
    <w:p w14:paraId="69FF3E28" w14:textId="1CDB77D0" w:rsidR="00AD2B3E" w:rsidRPr="001A79DA" w:rsidRDefault="001A79DA" w:rsidP="00AD2B3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8" w:name="_Ref130807933"/>
      <w:bookmarkStart w:id="19" w:name="_Ref133933161"/>
      <w:bookmarkStart w:id="20" w:name="_Ref141815261"/>
      <w:r w:rsidRPr="001A79DA">
        <w:rPr>
          <w:lang w:val="en-GB"/>
        </w:rPr>
        <w:t xml:space="preserve">R4-2311082 </w:t>
      </w:r>
      <w:r w:rsidR="00AD2B3E" w:rsidRPr="001A79DA">
        <w:rPr>
          <w:lang w:val="en-GB"/>
        </w:rPr>
        <w:t xml:space="preserve">“Discussion on 256QAM UL Demodulation”, Nokia, Nokia Shanghai Bell, RAN WG4 #108, </w:t>
      </w:r>
      <w:bookmarkEnd w:id="18"/>
      <w:bookmarkEnd w:id="19"/>
      <w:r w:rsidR="00AD2B3E" w:rsidRPr="001A79DA">
        <w:rPr>
          <w:lang w:val="en-GB"/>
        </w:rPr>
        <w:t>Toulouse</w:t>
      </w:r>
      <w:bookmarkEnd w:id="20"/>
      <w:r w:rsidR="004E029F" w:rsidRPr="001A79DA">
        <w:rPr>
          <w:lang w:val="en-GB"/>
        </w:rPr>
        <w:t>, Aug 21 – Aug 25, 2023</w:t>
      </w:r>
    </w:p>
    <w:p w14:paraId="3ADDCC9C" w14:textId="77777777" w:rsidR="00AD2B3E" w:rsidRPr="000D0943" w:rsidRDefault="00AD2B3E" w:rsidP="00AD2B3E">
      <w:pPr>
        <w:pStyle w:val="ListParagraph"/>
        <w:spacing w:line="256" w:lineRule="auto"/>
        <w:ind w:right="-22"/>
        <w:rPr>
          <w:lang w:val="en-GB"/>
        </w:rPr>
      </w:pPr>
    </w:p>
    <w:p w14:paraId="417E312E" w14:textId="77777777" w:rsidR="00207860" w:rsidRPr="000D0943" w:rsidRDefault="00207860" w:rsidP="003774C3">
      <w:pPr>
        <w:pStyle w:val="ListParagraph"/>
        <w:ind w:right="-22"/>
        <w:rPr>
          <w:lang w:val="en-GB"/>
        </w:rPr>
      </w:pPr>
    </w:p>
    <w:sectPr w:rsidR="00207860" w:rsidRPr="000D094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D5816" w14:textId="77777777" w:rsidR="00551B73" w:rsidRDefault="00551B73" w:rsidP="00001C9B">
      <w:pPr>
        <w:spacing w:after="0" w:line="240" w:lineRule="auto"/>
      </w:pPr>
      <w:r>
        <w:separator/>
      </w:r>
    </w:p>
  </w:endnote>
  <w:endnote w:type="continuationSeparator" w:id="0">
    <w:p w14:paraId="4B8B495C" w14:textId="77777777" w:rsidR="00551B73" w:rsidRDefault="00551B73" w:rsidP="00001C9B">
      <w:pPr>
        <w:spacing w:after="0" w:line="240" w:lineRule="auto"/>
      </w:pPr>
      <w:r>
        <w:continuationSeparator/>
      </w:r>
    </w:p>
  </w:endnote>
  <w:endnote w:type="continuationNotice" w:id="1">
    <w:p w14:paraId="067EE9C3" w14:textId="77777777" w:rsidR="00551B73" w:rsidRDefault="00551B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EDD4C" w14:textId="77777777" w:rsidR="00551B73" w:rsidRDefault="00551B73" w:rsidP="00001C9B">
      <w:pPr>
        <w:spacing w:after="0" w:line="240" w:lineRule="auto"/>
      </w:pPr>
      <w:r>
        <w:separator/>
      </w:r>
    </w:p>
  </w:footnote>
  <w:footnote w:type="continuationSeparator" w:id="0">
    <w:p w14:paraId="6CE490F1" w14:textId="77777777" w:rsidR="00551B73" w:rsidRDefault="00551B73" w:rsidP="00001C9B">
      <w:pPr>
        <w:spacing w:after="0" w:line="240" w:lineRule="auto"/>
      </w:pPr>
      <w:r>
        <w:continuationSeparator/>
      </w:r>
    </w:p>
  </w:footnote>
  <w:footnote w:type="continuationNotice" w:id="1">
    <w:p w14:paraId="7464D33C" w14:textId="77777777" w:rsidR="00551B73" w:rsidRDefault="00551B7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05962">
    <w:abstractNumId w:val="1"/>
  </w:num>
  <w:num w:numId="2" w16cid:durableId="2090228203">
    <w:abstractNumId w:val="7"/>
  </w:num>
  <w:num w:numId="3" w16cid:durableId="1446196472">
    <w:abstractNumId w:val="12"/>
  </w:num>
  <w:num w:numId="4" w16cid:durableId="1544098691">
    <w:abstractNumId w:val="5"/>
  </w:num>
  <w:num w:numId="5" w16cid:durableId="1108046519">
    <w:abstractNumId w:val="15"/>
  </w:num>
  <w:num w:numId="6" w16cid:durableId="520971552">
    <w:abstractNumId w:val="10"/>
  </w:num>
  <w:num w:numId="7" w16cid:durableId="991837201">
    <w:abstractNumId w:val="11"/>
  </w:num>
  <w:num w:numId="8" w16cid:durableId="257101922">
    <w:abstractNumId w:val="11"/>
    <w:lvlOverride w:ilvl="0">
      <w:startOverride w:val="1"/>
    </w:lvlOverride>
  </w:num>
  <w:num w:numId="9" w16cid:durableId="984891120">
    <w:abstractNumId w:val="11"/>
    <w:lvlOverride w:ilvl="0">
      <w:startOverride w:val="1"/>
    </w:lvlOverride>
  </w:num>
  <w:num w:numId="10" w16cid:durableId="789011455">
    <w:abstractNumId w:val="11"/>
    <w:lvlOverride w:ilvl="0">
      <w:startOverride w:val="1"/>
    </w:lvlOverride>
  </w:num>
  <w:num w:numId="11" w16cid:durableId="297338831">
    <w:abstractNumId w:val="10"/>
    <w:lvlOverride w:ilvl="0">
      <w:startOverride w:val="1"/>
    </w:lvlOverride>
  </w:num>
  <w:num w:numId="12" w16cid:durableId="901870623">
    <w:abstractNumId w:val="11"/>
    <w:lvlOverride w:ilvl="0">
      <w:startOverride w:val="1"/>
    </w:lvlOverride>
  </w:num>
  <w:num w:numId="13" w16cid:durableId="538588544">
    <w:abstractNumId w:val="10"/>
    <w:lvlOverride w:ilvl="0">
      <w:startOverride w:val="1"/>
    </w:lvlOverride>
  </w:num>
  <w:num w:numId="14" w16cid:durableId="472068525">
    <w:abstractNumId w:val="11"/>
    <w:lvlOverride w:ilvl="0">
      <w:startOverride w:val="1"/>
    </w:lvlOverride>
  </w:num>
  <w:num w:numId="15" w16cid:durableId="1959331071">
    <w:abstractNumId w:val="16"/>
  </w:num>
  <w:num w:numId="16" w16cid:durableId="1771966980">
    <w:abstractNumId w:val="4"/>
  </w:num>
  <w:num w:numId="17" w16cid:durableId="1217737638">
    <w:abstractNumId w:val="14"/>
  </w:num>
  <w:num w:numId="18" w16cid:durableId="692077751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573782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8659418">
    <w:abstractNumId w:val="9"/>
  </w:num>
  <w:num w:numId="21" w16cid:durableId="1281914545">
    <w:abstractNumId w:val="13"/>
  </w:num>
  <w:num w:numId="22" w16cid:durableId="713627106">
    <w:abstractNumId w:val="10"/>
    <w:lvlOverride w:ilvl="0">
      <w:startOverride w:val="1"/>
    </w:lvlOverride>
  </w:num>
  <w:num w:numId="23" w16cid:durableId="1099988916">
    <w:abstractNumId w:val="11"/>
    <w:lvlOverride w:ilvl="0">
      <w:startOverride w:val="1"/>
    </w:lvlOverride>
  </w:num>
  <w:num w:numId="24" w16cid:durableId="1806119154">
    <w:abstractNumId w:val="2"/>
  </w:num>
  <w:num w:numId="25" w16cid:durableId="2074238024">
    <w:abstractNumId w:val="0"/>
  </w:num>
  <w:num w:numId="26" w16cid:durableId="157767248">
    <w:abstractNumId w:val="0"/>
    <w:lvlOverride w:ilvl="0">
      <w:startOverride w:val="1"/>
    </w:lvlOverride>
  </w:num>
  <w:num w:numId="27" w16cid:durableId="350229925">
    <w:abstractNumId w:val="8"/>
  </w:num>
  <w:num w:numId="28" w16cid:durableId="232155864">
    <w:abstractNumId w:val="3"/>
  </w:num>
  <w:num w:numId="29" w16cid:durableId="5105340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40DC"/>
    <w:rsid w:val="0000585F"/>
    <w:rsid w:val="00011784"/>
    <w:rsid w:val="00014C29"/>
    <w:rsid w:val="000151EF"/>
    <w:rsid w:val="00022054"/>
    <w:rsid w:val="000231D2"/>
    <w:rsid w:val="000239F5"/>
    <w:rsid w:val="000274FF"/>
    <w:rsid w:val="00034010"/>
    <w:rsid w:val="00034A3B"/>
    <w:rsid w:val="000676BB"/>
    <w:rsid w:val="00076FD5"/>
    <w:rsid w:val="0008612A"/>
    <w:rsid w:val="00087648"/>
    <w:rsid w:val="00090E18"/>
    <w:rsid w:val="000A10BC"/>
    <w:rsid w:val="000B0056"/>
    <w:rsid w:val="000C3C7B"/>
    <w:rsid w:val="000D0943"/>
    <w:rsid w:val="000D0DCE"/>
    <w:rsid w:val="000D0F93"/>
    <w:rsid w:val="000D1419"/>
    <w:rsid w:val="000D78E9"/>
    <w:rsid w:val="000E19B2"/>
    <w:rsid w:val="000F4885"/>
    <w:rsid w:val="00106416"/>
    <w:rsid w:val="00110481"/>
    <w:rsid w:val="001127C9"/>
    <w:rsid w:val="00114498"/>
    <w:rsid w:val="00115B88"/>
    <w:rsid w:val="00126DE0"/>
    <w:rsid w:val="00127F13"/>
    <w:rsid w:val="00130687"/>
    <w:rsid w:val="00132F6A"/>
    <w:rsid w:val="00133913"/>
    <w:rsid w:val="00140221"/>
    <w:rsid w:val="0015105C"/>
    <w:rsid w:val="001561FA"/>
    <w:rsid w:val="001642FC"/>
    <w:rsid w:val="0016496B"/>
    <w:rsid w:val="00173964"/>
    <w:rsid w:val="001743E2"/>
    <w:rsid w:val="001745F8"/>
    <w:rsid w:val="00174B02"/>
    <w:rsid w:val="001838CF"/>
    <w:rsid w:val="001868EE"/>
    <w:rsid w:val="001A3BA4"/>
    <w:rsid w:val="001A6D1F"/>
    <w:rsid w:val="001A79DA"/>
    <w:rsid w:val="001B4B5C"/>
    <w:rsid w:val="001D6C5E"/>
    <w:rsid w:val="001E30F6"/>
    <w:rsid w:val="001F295B"/>
    <w:rsid w:val="0020185E"/>
    <w:rsid w:val="00207860"/>
    <w:rsid w:val="00215048"/>
    <w:rsid w:val="00217EE5"/>
    <w:rsid w:val="002201A8"/>
    <w:rsid w:val="0022206E"/>
    <w:rsid w:val="002305D3"/>
    <w:rsid w:val="00235B03"/>
    <w:rsid w:val="00235F5C"/>
    <w:rsid w:val="00257FA3"/>
    <w:rsid w:val="00257FED"/>
    <w:rsid w:val="0026214C"/>
    <w:rsid w:val="00263289"/>
    <w:rsid w:val="00277B56"/>
    <w:rsid w:val="00285A12"/>
    <w:rsid w:val="002A19F5"/>
    <w:rsid w:val="002A26BD"/>
    <w:rsid w:val="002A5DE8"/>
    <w:rsid w:val="002B4922"/>
    <w:rsid w:val="002B4FAC"/>
    <w:rsid w:val="002B64C8"/>
    <w:rsid w:val="002C22C3"/>
    <w:rsid w:val="002C2D19"/>
    <w:rsid w:val="002D10FA"/>
    <w:rsid w:val="002D3199"/>
    <w:rsid w:val="002D411A"/>
    <w:rsid w:val="002D4C55"/>
    <w:rsid w:val="002D7687"/>
    <w:rsid w:val="002E6DED"/>
    <w:rsid w:val="00300956"/>
    <w:rsid w:val="003064FC"/>
    <w:rsid w:val="0031053E"/>
    <w:rsid w:val="00315BC1"/>
    <w:rsid w:val="00317187"/>
    <w:rsid w:val="0032024A"/>
    <w:rsid w:val="003227D4"/>
    <w:rsid w:val="0032499A"/>
    <w:rsid w:val="00330309"/>
    <w:rsid w:val="00330ADB"/>
    <w:rsid w:val="003341F7"/>
    <w:rsid w:val="00347FEC"/>
    <w:rsid w:val="00351F97"/>
    <w:rsid w:val="00356F45"/>
    <w:rsid w:val="003660AC"/>
    <w:rsid w:val="00366B74"/>
    <w:rsid w:val="00374152"/>
    <w:rsid w:val="003774C3"/>
    <w:rsid w:val="003A0BB4"/>
    <w:rsid w:val="003A1B44"/>
    <w:rsid w:val="003A710A"/>
    <w:rsid w:val="003B42AB"/>
    <w:rsid w:val="003B659E"/>
    <w:rsid w:val="003B6AD0"/>
    <w:rsid w:val="003C1462"/>
    <w:rsid w:val="003C275E"/>
    <w:rsid w:val="003C3FE7"/>
    <w:rsid w:val="003C4FDE"/>
    <w:rsid w:val="003E31A5"/>
    <w:rsid w:val="003E58DF"/>
    <w:rsid w:val="003E6D00"/>
    <w:rsid w:val="003E7B65"/>
    <w:rsid w:val="003F42B8"/>
    <w:rsid w:val="00404C4C"/>
    <w:rsid w:val="0040696E"/>
    <w:rsid w:val="0041423F"/>
    <w:rsid w:val="00414F81"/>
    <w:rsid w:val="0041661F"/>
    <w:rsid w:val="004223B3"/>
    <w:rsid w:val="00436A0F"/>
    <w:rsid w:val="00437150"/>
    <w:rsid w:val="0043750A"/>
    <w:rsid w:val="00442234"/>
    <w:rsid w:val="00445D2E"/>
    <w:rsid w:val="00451738"/>
    <w:rsid w:val="00452EC3"/>
    <w:rsid w:val="00462C3E"/>
    <w:rsid w:val="004642AD"/>
    <w:rsid w:val="00467810"/>
    <w:rsid w:val="004732E9"/>
    <w:rsid w:val="004771C7"/>
    <w:rsid w:val="004854BB"/>
    <w:rsid w:val="00485525"/>
    <w:rsid w:val="00490AA6"/>
    <w:rsid w:val="00494493"/>
    <w:rsid w:val="00496606"/>
    <w:rsid w:val="00496B85"/>
    <w:rsid w:val="004A4036"/>
    <w:rsid w:val="004B0336"/>
    <w:rsid w:val="004B35A8"/>
    <w:rsid w:val="004B717E"/>
    <w:rsid w:val="004C5E24"/>
    <w:rsid w:val="004D7EB3"/>
    <w:rsid w:val="004E029F"/>
    <w:rsid w:val="004E393B"/>
    <w:rsid w:val="004E5E66"/>
    <w:rsid w:val="004E7ADB"/>
    <w:rsid w:val="004F4B63"/>
    <w:rsid w:val="004F522C"/>
    <w:rsid w:val="004F6C65"/>
    <w:rsid w:val="00503B4D"/>
    <w:rsid w:val="00504EE9"/>
    <w:rsid w:val="00516224"/>
    <w:rsid w:val="00521576"/>
    <w:rsid w:val="00522E94"/>
    <w:rsid w:val="005250E6"/>
    <w:rsid w:val="00535E63"/>
    <w:rsid w:val="00540D60"/>
    <w:rsid w:val="00542D23"/>
    <w:rsid w:val="0054442C"/>
    <w:rsid w:val="00545311"/>
    <w:rsid w:val="005475C8"/>
    <w:rsid w:val="00550285"/>
    <w:rsid w:val="00551B73"/>
    <w:rsid w:val="00554D94"/>
    <w:rsid w:val="00555455"/>
    <w:rsid w:val="00556C3A"/>
    <w:rsid w:val="00560350"/>
    <w:rsid w:val="00562492"/>
    <w:rsid w:val="005639EA"/>
    <w:rsid w:val="0056518E"/>
    <w:rsid w:val="00571965"/>
    <w:rsid w:val="00572A20"/>
    <w:rsid w:val="005836F8"/>
    <w:rsid w:val="005918FA"/>
    <w:rsid w:val="00592A86"/>
    <w:rsid w:val="0059334D"/>
    <w:rsid w:val="00593E99"/>
    <w:rsid w:val="00595DA7"/>
    <w:rsid w:val="00596943"/>
    <w:rsid w:val="005A71BA"/>
    <w:rsid w:val="005B4801"/>
    <w:rsid w:val="005B5B60"/>
    <w:rsid w:val="005B5D9C"/>
    <w:rsid w:val="005C23A4"/>
    <w:rsid w:val="005C37ED"/>
    <w:rsid w:val="005C75FD"/>
    <w:rsid w:val="005C7B06"/>
    <w:rsid w:val="005D1CDF"/>
    <w:rsid w:val="005D2BB7"/>
    <w:rsid w:val="005D5E32"/>
    <w:rsid w:val="005E0BFF"/>
    <w:rsid w:val="005E1630"/>
    <w:rsid w:val="005E61A8"/>
    <w:rsid w:val="005E64FD"/>
    <w:rsid w:val="005F6419"/>
    <w:rsid w:val="00601CA7"/>
    <w:rsid w:val="0060543D"/>
    <w:rsid w:val="006104DD"/>
    <w:rsid w:val="00610660"/>
    <w:rsid w:val="006130B5"/>
    <w:rsid w:val="00617400"/>
    <w:rsid w:val="00632D29"/>
    <w:rsid w:val="006344D2"/>
    <w:rsid w:val="00635BB9"/>
    <w:rsid w:val="0064493E"/>
    <w:rsid w:val="0064635D"/>
    <w:rsid w:val="00661651"/>
    <w:rsid w:val="00661E1F"/>
    <w:rsid w:val="00664950"/>
    <w:rsid w:val="00672724"/>
    <w:rsid w:val="0067734F"/>
    <w:rsid w:val="00683220"/>
    <w:rsid w:val="00687FA0"/>
    <w:rsid w:val="006A3C11"/>
    <w:rsid w:val="006A79EA"/>
    <w:rsid w:val="006B179D"/>
    <w:rsid w:val="006B7010"/>
    <w:rsid w:val="006C1BD3"/>
    <w:rsid w:val="006C3095"/>
    <w:rsid w:val="006E1151"/>
    <w:rsid w:val="006E6311"/>
    <w:rsid w:val="007032A3"/>
    <w:rsid w:val="00706269"/>
    <w:rsid w:val="0070633B"/>
    <w:rsid w:val="007143F4"/>
    <w:rsid w:val="007145FF"/>
    <w:rsid w:val="00714F9E"/>
    <w:rsid w:val="00715B2A"/>
    <w:rsid w:val="0071639A"/>
    <w:rsid w:val="00731193"/>
    <w:rsid w:val="007338FE"/>
    <w:rsid w:val="0074484C"/>
    <w:rsid w:val="007450F1"/>
    <w:rsid w:val="00751515"/>
    <w:rsid w:val="00752442"/>
    <w:rsid w:val="00756C82"/>
    <w:rsid w:val="007626B7"/>
    <w:rsid w:val="00762BED"/>
    <w:rsid w:val="007633BE"/>
    <w:rsid w:val="0078212B"/>
    <w:rsid w:val="00783CD8"/>
    <w:rsid w:val="00784DF6"/>
    <w:rsid w:val="00785232"/>
    <w:rsid w:val="00787062"/>
    <w:rsid w:val="007A4206"/>
    <w:rsid w:val="007B1381"/>
    <w:rsid w:val="007B186C"/>
    <w:rsid w:val="007B33E5"/>
    <w:rsid w:val="007B6958"/>
    <w:rsid w:val="007C1696"/>
    <w:rsid w:val="007C3ED0"/>
    <w:rsid w:val="007C5971"/>
    <w:rsid w:val="007E09F9"/>
    <w:rsid w:val="007E23E9"/>
    <w:rsid w:val="007F40BB"/>
    <w:rsid w:val="007F54B9"/>
    <w:rsid w:val="00802490"/>
    <w:rsid w:val="00806A76"/>
    <w:rsid w:val="008119BB"/>
    <w:rsid w:val="00811C9D"/>
    <w:rsid w:val="00816C80"/>
    <w:rsid w:val="0082730B"/>
    <w:rsid w:val="00827461"/>
    <w:rsid w:val="00841BCD"/>
    <w:rsid w:val="00845446"/>
    <w:rsid w:val="00847264"/>
    <w:rsid w:val="00851A8E"/>
    <w:rsid w:val="0085365B"/>
    <w:rsid w:val="00857E88"/>
    <w:rsid w:val="008739D1"/>
    <w:rsid w:val="008826C1"/>
    <w:rsid w:val="00883060"/>
    <w:rsid w:val="008830A1"/>
    <w:rsid w:val="00883DFD"/>
    <w:rsid w:val="008A1BF7"/>
    <w:rsid w:val="008A3DFF"/>
    <w:rsid w:val="008A4852"/>
    <w:rsid w:val="008A5B0E"/>
    <w:rsid w:val="008B0961"/>
    <w:rsid w:val="008C39F7"/>
    <w:rsid w:val="008D3A1D"/>
    <w:rsid w:val="008D76E4"/>
    <w:rsid w:val="008E0712"/>
    <w:rsid w:val="008E19F2"/>
    <w:rsid w:val="008E3053"/>
    <w:rsid w:val="008E5C09"/>
    <w:rsid w:val="008F597A"/>
    <w:rsid w:val="0090091A"/>
    <w:rsid w:val="00900DEA"/>
    <w:rsid w:val="009042BD"/>
    <w:rsid w:val="00904FE4"/>
    <w:rsid w:val="00922D1B"/>
    <w:rsid w:val="009303CC"/>
    <w:rsid w:val="00932C0F"/>
    <w:rsid w:val="00936159"/>
    <w:rsid w:val="0094089B"/>
    <w:rsid w:val="00943E8C"/>
    <w:rsid w:val="009537BB"/>
    <w:rsid w:val="00965D95"/>
    <w:rsid w:val="00975993"/>
    <w:rsid w:val="00977E1D"/>
    <w:rsid w:val="00985A6F"/>
    <w:rsid w:val="009864B2"/>
    <w:rsid w:val="00997A38"/>
    <w:rsid w:val="009A3638"/>
    <w:rsid w:val="009A46DC"/>
    <w:rsid w:val="009A66C7"/>
    <w:rsid w:val="009B0573"/>
    <w:rsid w:val="009B7B4B"/>
    <w:rsid w:val="009B7C21"/>
    <w:rsid w:val="009C4A82"/>
    <w:rsid w:val="009D2058"/>
    <w:rsid w:val="009D29D3"/>
    <w:rsid w:val="009D48C3"/>
    <w:rsid w:val="009D5EF4"/>
    <w:rsid w:val="009D6B43"/>
    <w:rsid w:val="009F22C8"/>
    <w:rsid w:val="00A04992"/>
    <w:rsid w:val="00A147AA"/>
    <w:rsid w:val="00A14AA4"/>
    <w:rsid w:val="00A165A1"/>
    <w:rsid w:val="00A21D71"/>
    <w:rsid w:val="00A22B78"/>
    <w:rsid w:val="00A25AE5"/>
    <w:rsid w:val="00A33608"/>
    <w:rsid w:val="00A35813"/>
    <w:rsid w:val="00A37002"/>
    <w:rsid w:val="00A4355E"/>
    <w:rsid w:val="00A51D49"/>
    <w:rsid w:val="00A520D9"/>
    <w:rsid w:val="00A920AE"/>
    <w:rsid w:val="00A92BCD"/>
    <w:rsid w:val="00AA0DE9"/>
    <w:rsid w:val="00AA1B0E"/>
    <w:rsid w:val="00AA226F"/>
    <w:rsid w:val="00AA47B6"/>
    <w:rsid w:val="00AC163B"/>
    <w:rsid w:val="00AC5CA7"/>
    <w:rsid w:val="00AC6058"/>
    <w:rsid w:val="00AD2B3E"/>
    <w:rsid w:val="00AE2BA5"/>
    <w:rsid w:val="00AE56B1"/>
    <w:rsid w:val="00AE6D09"/>
    <w:rsid w:val="00AF7A7C"/>
    <w:rsid w:val="00B02070"/>
    <w:rsid w:val="00B21A19"/>
    <w:rsid w:val="00B2644D"/>
    <w:rsid w:val="00B408B6"/>
    <w:rsid w:val="00B4274A"/>
    <w:rsid w:val="00B4595C"/>
    <w:rsid w:val="00B50543"/>
    <w:rsid w:val="00B542DA"/>
    <w:rsid w:val="00B73478"/>
    <w:rsid w:val="00B73862"/>
    <w:rsid w:val="00B73F43"/>
    <w:rsid w:val="00B75BBF"/>
    <w:rsid w:val="00B90D64"/>
    <w:rsid w:val="00B91DEB"/>
    <w:rsid w:val="00BA6B66"/>
    <w:rsid w:val="00BA6E48"/>
    <w:rsid w:val="00BB3CF1"/>
    <w:rsid w:val="00BB3CF8"/>
    <w:rsid w:val="00BC2C5B"/>
    <w:rsid w:val="00BE0AF6"/>
    <w:rsid w:val="00BE1F03"/>
    <w:rsid w:val="00BE58A7"/>
    <w:rsid w:val="00BF2218"/>
    <w:rsid w:val="00C00C69"/>
    <w:rsid w:val="00C0426B"/>
    <w:rsid w:val="00C045DF"/>
    <w:rsid w:val="00C056F5"/>
    <w:rsid w:val="00C05FDB"/>
    <w:rsid w:val="00C12765"/>
    <w:rsid w:val="00C12FB3"/>
    <w:rsid w:val="00C26D43"/>
    <w:rsid w:val="00C27E01"/>
    <w:rsid w:val="00C330CF"/>
    <w:rsid w:val="00C34A96"/>
    <w:rsid w:val="00C3513F"/>
    <w:rsid w:val="00C369C3"/>
    <w:rsid w:val="00C46548"/>
    <w:rsid w:val="00C501D5"/>
    <w:rsid w:val="00C5353D"/>
    <w:rsid w:val="00C574D5"/>
    <w:rsid w:val="00C640E6"/>
    <w:rsid w:val="00C73F32"/>
    <w:rsid w:val="00C85219"/>
    <w:rsid w:val="00C87462"/>
    <w:rsid w:val="00CA180C"/>
    <w:rsid w:val="00CB22B2"/>
    <w:rsid w:val="00CC1BA4"/>
    <w:rsid w:val="00CC3EE2"/>
    <w:rsid w:val="00CD060C"/>
    <w:rsid w:val="00CD7492"/>
    <w:rsid w:val="00CE3A6B"/>
    <w:rsid w:val="00CE7057"/>
    <w:rsid w:val="00D00211"/>
    <w:rsid w:val="00D00AE6"/>
    <w:rsid w:val="00D0211E"/>
    <w:rsid w:val="00D06309"/>
    <w:rsid w:val="00D128F4"/>
    <w:rsid w:val="00D16334"/>
    <w:rsid w:val="00D208F6"/>
    <w:rsid w:val="00D219D7"/>
    <w:rsid w:val="00D3227C"/>
    <w:rsid w:val="00D351EA"/>
    <w:rsid w:val="00D40288"/>
    <w:rsid w:val="00D43403"/>
    <w:rsid w:val="00D4422C"/>
    <w:rsid w:val="00D5270B"/>
    <w:rsid w:val="00D62E71"/>
    <w:rsid w:val="00D6430D"/>
    <w:rsid w:val="00D66188"/>
    <w:rsid w:val="00D731F6"/>
    <w:rsid w:val="00D740CA"/>
    <w:rsid w:val="00D85728"/>
    <w:rsid w:val="00D9048B"/>
    <w:rsid w:val="00D921E8"/>
    <w:rsid w:val="00D95481"/>
    <w:rsid w:val="00DC7A13"/>
    <w:rsid w:val="00DD4BBF"/>
    <w:rsid w:val="00DE7F19"/>
    <w:rsid w:val="00DF2997"/>
    <w:rsid w:val="00E0710D"/>
    <w:rsid w:val="00E10BC4"/>
    <w:rsid w:val="00E135EE"/>
    <w:rsid w:val="00E137A7"/>
    <w:rsid w:val="00E13E25"/>
    <w:rsid w:val="00E1415D"/>
    <w:rsid w:val="00E164A5"/>
    <w:rsid w:val="00E20FBE"/>
    <w:rsid w:val="00E323E9"/>
    <w:rsid w:val="00E34018"/>
    <w:rsid w:val="00E437D2"/>
    <w:rsid w:val="00E44897"/>
    <w:rsid w:val="00E521EC"/>
    <w:rsid w:val="00E55751"/>
    <w:rsid w:val="00E6249D"/>
    <w:rsid w:val="00E7395A"/>
    <w:rsid w:val="00E7667B"/>
    <w:rsid w:val="00E875D6"/>
    <w:rsid w:val="00E91A3E"/>
    <w:rsid w:val="00EA2311"/>
    <w:rsid w:val="00EA7962"/>
    <w:rsid w:val="00EC1C3E"/>
    <w:rsid w:val="00EC7BC3"/>
    <w:rsid w:val="00ED7600"/>
    <w:rsid w:val="00EF03A4"/>
    <w:rsid w:val="00EF6073"/>
    <w:rsid w:val="00EF698B"/>
    <w:rsid w:val="00EF6E8C"/>
    <w:rsid w:val="00F01687"/>
    <w:rsid w:val="00F020D4"/>
    <w:rsid w:val="00F0601B"/>
    <w:rsid w:val="00F1362C"/>
    <w:rsid w:val="00F21A3A"/>
    <w:rsid w:val="00F22CDF"/>
    <w:rsid w:val="00F24D5B"/>
    <w:rsid w:val="00F344A9"/>
    <w:rsid w:val="00F365FD"/>
    <w:rsid w:val="00F404CA"/>
    <w:rsid w:val="00F414F1"/>
    <w:rsid w:val="00F42FC4"/>
    <w:rsid w:val="00F508B8"/>
    <w:rsid w:val="00F54104"/>
    <w:rsid w:val="00F61EA5"/>
    <w:rsid w:val="00F62C7B"/>
    <w:rsid w:val="00F6749E"/>
    <w:rsid w:val="00F72CB1"/>
    <w:rsid w:val="00F762A3"/>
    <w:rsid w:val="00F8215E"/>
    <w:rsid w:val="00F824F5"/>
    <w:rsid w:val="00F87775"/>
    <w:rsid w:val="00F90FAB"/>
    <w:rsid w:val="00F9374D"/>
    <w:rsid w:val="00FA349A"/>
    <w:rsid w:val="00FC039A"/>
    <w:rsid w:val="00FC1EA3"/>
    <w:rsid w:val="00FC29B9"/>
    <w:rsid w:val="00FC2A4D"/>
    <w:rsid w:val="00FC615C"/>
    <w:rsid w:val="00FC6FD3"/>
    <w:rsid w:val="00FD0742"/>
    <w:rsid w:val="00FE305C"/>
    <w:rsid w:val="00FF0301"/>
    <w:rsid w:val="0A5BE37C"/>
    <w:rsid w:val="0D8F80FB"/>
    <w:rsid w:val="11A191B1"/>
    <w:rsid w:val="133028D7"/>
    <w:rsid w:val="19C73392"/>
    <w:rsid w:val="1A1E3A1E"/>
    <w:rsid w:val="208CDD6C"/>
    <w:rsid w:val="2DBDA0C3"/>
    <w:rsid w:val="34CD35FB"/>
    <w:rsid w:val="3A94EE50"/>
    <w:rsid w:val="3DFC89F5"/>
    <w:rsid w:val="41E761A6"/>
    <w:rsid w:val="42A832CA"/>
    <w:rsid w:val="4940D106"/>
    <w:rsid w:val="52FB2D2C"/>
    <w:rsid w:val="61719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213AA6E7-F1BC-477C-8559-67AD341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4A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130687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5AIRPNAIUNRU-1328258698-25290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https://nokia.sharepoint.com/sites/c5g/5gradio/_layouts/15/DocIdRedir.aspx?ID=5AIRPNAIUNRU-1328258698-25290</Url>
      <Description>5AIRPNAIUNRU-1328258698-25290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A8F335D-55C7-446C-AFF4-06049B058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</Template>
  <TotalTime>1275</TotalTime>
  <Pages>4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Links>
    <vt:vector size="6" baseType="variant">
      <vt:variant>
        <vt:i4>1179699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_Toc142057564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56</cp:revision>
  <dcterms:created xsi:type="dcterms:W3CDTF">2023-07-26T16:55:00Z</dcterms:created>
  <dcterms:modified xsi:type="dcterms:W3CDTF">2023-08-09T15:33:00Z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5c823bed-ecfa-4405-b546-7b0c8a5cac5c</vt:lpwstr>
  </property>
  <property fmtid="{D5CDD505-2E9C-101B-9397-08002B2CF9AE}" pid="11" name="MediaServiceImageTags">
    <vt:lpwstr/>
  </property>
</Properties>
</file>